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1C89" w14:textId="3AC2F571" w:rsidR="00D335A1" w:rsidRDefault="00D335A1" w:rsidP="00D335A1">
      <w:pPr>
        <w:pStyle w:val="CH"/>
      </w:pPr>
      <w:bookmarkStart w:id="0" w:name="historyclause"/>
      <w:r w:rsidRPr="00B070F5">
        <w:t xml:space="preserve">3GPP RAN </w:t>
      </w:r>
      <w:r w:rsidR="004F548D">
        <w:t>TSG</w:t>
      </w:r>
      <w:r w:rsidRPr="00B070F5">
        <w:t xml:space="preserve"> Meeting #</w:t>
      </w:r>
      <w:r w:rsidR="004F548D">
        <w:t>86</w:t>
      </w:r>
      <w:r>
        <w:tab/>
      </w:r>
      <w:r>
        <w:tab/>
      </w:r>
      <w:r w:rsidR="00C062B0" w:rsidRPr="00357968">
        <w:t>R</w:t>
      </w:r>
      <w:r w:rsidR="004F548D" w:rsidRPr="00357968">
        <w:t>P</w:t>
      </w:r>
      <w:r w:rsidR="00C062B0" w:rsidRPr="00357968">
        <w:t>-19</w:t>
      </w:r>
      <w:r w:rsidR="00357968">
        <w:t>2426</w:t>
      </w:r>
    </w:p>
    <w:p w14:paraId="606A873D" w14:textId="2697956C" w:rsidR="00D335A1" w:rsidRPr="00FD166F" w:rsidRDefault="004F548D" w:rsidP="00D335A1">
      <w:pPr>
        <w:pStyle w:val="CH"/>
        <w:tabs>
          <w:tab w:val="clear" w:pos="7920"/>
        </w:tabs>
        <w:rPr>
          <w:b w:val="0"/>
        </w:rPr>
      </w:pPr>
      <w:proofErr w:type="spellStart"/>
      <w:r>
        <w:t>Sitges</w:t>
      </w:r>
      <w:proofErr w:type="spellEnd"/>
      <w:r w:rsidR="00D335A1" w:rsidRPr="00B070F5">
        <w:t xml:space="preserve">, </w:t>
      </w:r>
      <w:r>
        <w:t>Spain</w:t>
      </w:r>
      <w:r w:rsidR="00D335A1" w:rsidRPr="00B070F5">
        <w:t xml:space="preserve">, </w:t>
      </w:r>
      <w:r w:rsidR="00D44222">
        <w:t>9</w:t>
      </w:r>
      <w:r w:rsidR="00D335A1" w:rsidRPr="00B070F5">
        <w:t xml:space="preserve"> – </w:t>
      </w:r>
      <w:r w:rsidR="00D44222">
        <w:t>12</w:t>
      </w:r>
      <w:r w:rsidR="00D335A1" w:rsidRPr="00B070F5">
        <w:t xml:space="preserve">th </w:t>
      </w:r>
      <w:r w:rsidR="00D44222">
        <w:t>December</w:t>
      </w:r>
      <w:r w:rsidR="00D335A1" w:rsidRPr="00B070F5">
        <w:t xml:space="preserve"> 2019</w:t>
      </w:r>
      <w:r w:rsidR="00D335A1">
        <w:tab/>
      </w:r>
    </w:p>
    <w:p w14:paraId="71D31655" w14:textId="77777777" w:rsidR="00D335A1" w:rsidRDefault="00D335A1" w:rsidP="00D335A1">
      <w:pPr>
        <w:tabs>
          <w:tab w:val="left" w:pos="2160"/>
        </w:tabs>
        <w:rPr>
          <w:rFonts w:ascii="Arial" w:hAnsi="Arial" w:cs="Arial"/>
          <w:b/>
        </w:rPr>
      </w:pPr>
    </w:p>
    <w:p w14:paraId="4A0CBFA7" w14:textId="3F260812" w:rsidR="00D335A1" w:rsidRPr="00B63C83" w:rsidRDefault="00D335A1" w:rsidP="00D335A1">
      <w:pPr>
        <w:pStyle w:val="CH"/>
        <w:rPr>
          <w:b w:val="0"/>
        </w:rPr>
      </w:pPr>
      <w:r w:rsidRPr="00B63C83">
        <w:t>Agenda item:</w:t>
      </w:r>
      <w:r w:rsidRPr="00B63C83">
        <w:tab/>
      </w:r>
      <w:r w:rsidR="00D44222">
        <w:t>9.1.5</w:t>
      </w:r>
    </w:p>
    <w:p w14:paraId="66213E69" w14:textId="6E90B4FE" w:rsidR="00D335A1" w:rsidRPr="00B63C83" w:rsidRDefault="00D335A1" w:rsidP="0043034B">
      <w:pPr>
        <w:pStyle w:val="CH"/>
        <w:ind w:left="2268" w:hanging="2268"/>
        <w:rPr>
          <w:b w:val="0"/>
        </w:rPr>
      </w:pPr>
      <w:r w:rsidRPr="00B63C83">
        <w:t>Source:</w:t>
      </w:r>
      <w:r w:rsidRPr="00B63C83">
        <w:tab/>
        <w:t>Apple Inc.</w:t>
      </w:r>
      <w:r w:rsidR="00D07643">
        <w:t xml:space="preserve">, </w:t>
      </w:r>
      <w:r w:rsidR="00D07643" w:rsidRPr="006574F3">
        <w:t>Federated Wireless</w:t>
      </w:r>
      <w:r w:rsidR="006574F3">
        <w:t>, Charter Communications</w:t>
      </w:r>
      <w:r w:rsidR="0043034B">
        <w:t xml:space="preserve">, </w:t>
      </w:r>
      <w:bookmarkStart w:id="1" w:name="_GoBack"/>
      <w:bookmarkEnd w:id="1"/>
      <w:r w:rsidR="0043034B">
        <w:t>Comcast</w:t>
      </w:r>
    </w:p>
    <w:p w14:paraId="24642CB2" w14:textId="416041BA" w:rsidR="00D335A1" w:rsidRPr="001C033C" w:rsidRDefault="00D335A1" w:rsidP="001C033C">
      <w:pPr>
        <w:pStyle w:val="CH"/>
        <w:ind w:left="2268" w:hanging="2268"/>
      </w:pPr>
      <w:r w:rsidRPr="00B63C83">
        <w:rPr>
          <w:lang w:val="de-DE"/>
        </w:rPr>
        <w:t>Title:</w:t>
      </w:r>
      <w:r w:rsidRPr="00B63C83">
        <w:rPr>
          <w:lang w:val="de-DE"/>
        </w:rPr>
        <w:tab/>
      </w:r>
      <w:r w:rsidR="001C78F5">
        <w:rPr>
          <w:lang w:val="de-DE"/>
        </w:rPr>
        <w:t xml:space="preserve">Motivation </w:t>
      </w:r>
      <w:proofErr w:type="spellStart"/>
      <w:r w:rsidR="001C78F5">
        <w:rPr>
          <w:lang w:val="de-DE"/>
        </w:rPr>
        <w:t>for</w:t>
      </w:r>
      <w:proofErr w:type="spellEnd"/>
      <w:r w:rsidR="001C78F5">
        <w:rPr>
          <w:lang w:val="de-DE"/>
        </w:rPr>
        <w:t xml:space="preserve"> </w:t>
      </w:r>
      <w:r w:rsidR="00BD5E27" w:rsidRPr="00BD5E27">
        <w:t>LTE/NR spectrum sharing in band 48/n48 frequency range and specification impact analysis</w:t>
      </w:r>
    </w:p>
    <w:p w14:paraId="32136761" w14:textId="77777777" w:rsidR="00D335A1" w:rsidRPr="00B63C83" w:rsidRDefault="00D335A1" w:rsidP="00D335A1">
      <w:pPr>
        <w:pStyle w:val="CH"/>
      </w:pPr>
      <w:r w:rsidRPr="00B63C83">
        <w:t>WI/SI:</w:t>
      </w:r>
      <w:r w:rsidRPr="00B63C83">
        <w:tab/>
        <w:t>new WID</w:t>
      </w:r>
    </w:p>
    <w:p w14:paraId="2D71CF5A" w14:textId="77777777" w:rsidR="00D335A1" w:rsidRPr="00B63C83" w:rsidRDefault="00D335A1" w:rsidP="00D335A1">
      <w:pPr>
        <w:pStyle w:val="CH"/>
        <w:rPr>
          <w:b w:val="0"/>
        </w:rPr>
      </w:pPr>
      <w:r w:rsidRPr="00B63C83">
        <w:t>Release:</w:t>
      </w:r>
      <w:r w:rsidRPr="00B63C83">
        <w:tab/>
        <w:t>Rel-16</w:t>
      </w:r>
    </w:p>
    <w:p w14:paraId="022C84BE" w14:textId="77777777" w:rsidR="00D335A1" w:rsidRDefault="00D335A1" w:rsidP="00D335A1">
      <w:pPr>
        <w:pStyle w:val="CH"/>
      </w:pPr>
      <w:r w:rsidRPr="00B63C83">
        <w:t>Document for:</w:t>
      </w:r>
      <w:r w:rsidRPr="00B63C83">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374867CA"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that both LTE and NR </w:t>
      </w:r>
      <w:r w:rsidR="005E45EF">
        <w:t>sub-carrier grids</w:t>
      </w:r>
      <w:r w:rsidR="000119B4">
        <w:t xml:space="preserve"> are aligned. For that</w:t>
      </w:r>
      <w:r w:rsidR="005E45EF">
        <w:t xml:space="preserve"> in addition to same </w:t>
      </w:r>
      <w:r w:rsidR="00656AC1">
        <w:t xml:space="preserve">DL </w:t>
      </w:r>
      <w:r w:rsidR="005E45EF">
        <w:t>channel raster values also a new</w:t>
      </w:r>
      <w:r w:rsidR="000119B4">
        <w:t xml:space="preserve"> "</w:t>
      </w:r>
      <w:r w:rsidR="00656AC1">
        <w:t xml:space="preserve">UL </w:t>
      </w:r>
      <w:r w:rsidR="000119B4">
        <w:t>channel raster shift" higher layer parameter was introduced</w:t>
      </w:r>
      <w:r w:rsidR="00A80884">
        <w:t>.</w:t>
      </w:r>
      <w:r w:rsidR="000119B4">
        <w:t xml:space="preserve"> However, while a UE has to act upon that</w:t>
      </w:r>
      <w:r w:rsidR="008E7986">
        <w:t xml:space="preserve"> </w:t>
      </w:r>
      <w:r w:rsidR="000119B4">
        <w:t>parameter signalled for FDD or SUL band, its support is optional for the TDD bands.</w:t>
      </w:r>
    </w:p>
    <w:p w14:paraId="391572FD" w14:textId="65901C82" w:rsidR="008E7986" w:rsidRDefault="000119B4" w:rsidP="008E7986">
      <w:r>
        <w:t xml:space="preserve">In this discussion paper we elaborate further on </w:t>
      </w:r>
      <w:r w:rsidR="00656AC1">
        <w:t xml:space="preserve">dynamic spectrum sharing in band 48/n48 frequency band and provide the specification impact analysis </w:t>
      </w:r>
      <w:r w:rsidR="00A80884">
        <w:t>to enable that feature</w:t>
      </w:r>
      <w:r>
        <w:t xml:space="preserve">. </w:t>
      </w:r>
    </w:p>
    <w:p w14:paraId="06E92CC7" w14:textId="77777777" w:rsidR="008E7986" w:rsidRDefault="008E7986" w:rsidP="008E7986"/>
    <w:p w14:paraId="3A67921B" w14:textId="5ECCF83B" w:rsidR="008E7986" w:rsidRDefault="008E7986" w:rsidP="008E7986">
      <w:pPr>
        <w:pStyle w:val="Heading1"/>
      </w:pPr>
      <w:r>
        <w:t>2</w:t>
      </w:r>
      <w:r>
        <w:tab/>
      </w:r>
      <w:r w:rsidR="002805F6">
        <w:t xml:space="preserve">LTE/NR </w:t>
      </w:r>
      <w:r w:rsidR="00165C02">
        <w:t xml:space="preserve">spectrum </w:t>
      </w:r>
      <w:r w:rsidR="002805F6">
        <w:t>sharing in band 48/n48</w:t>
      </w:r>
      <w:r>
        <w:t xml:space="preserve"> </w:t>
      </w:r>
    </w:p>
    <w:p w14:paraId="25A487A4" w14:textId="40BD5AA0" w:rsidR="000957D2" w:rsidRDefault="000957D2" w:rsidP="00E72324">
      <w:r>
        <w:t xml:space="preserve">As already mentioned in the Introduction part, one of the prerequisites for dynamic spectrum sharing between the LTE and NR carriers is the system ability to align </w:t>
      </w:r>
      <w:r w:rsidR="00887FBB">
        <w:t>sub-carrier grids</w:t>
      </w:r>
      <w:r>
        <w:t xml:space="preserve"> of the LTE and NR systems. To </w:t>
      </w:r>
      <w:r w:rsidR="00A80884">
        <w:t>aligned UL sub-carrier grids</w:t>
      </w:r>
      <w:r>
        <w:t xml:space="preserve">, </w:t>
      </w:r>
      <w:r w:rsidR="00A80884">
        <w:t>an additional</w:t>
      </w:r>
      <w:r>
        <w:t xml:space="preserve"> </w:t>
      </w:r>
      <w:r w:rsidR="00C8519A">
        <w:t xml:space="preserve">higher layer </w:t>
      </w:r>
      <w:r>
        <w:t xml:space="preserve">parameter was </w:t>
      </w:r>
      <w:r w:rsidR="00C8519A">
        <w:t>added to the system information</w:t>
      </w:r>
      <w:r w:rsidR="00887FBB">
        <w:t xml:space="preserve"> to indicate </w:t>
      </w:r>
      <w:r w:rsidR="00A80884">
        <w:t xml:space="preserve">UL </w:t>
      </w:r>
      <w:r w:rsidR="00887FBB">
        <w:t>channel raster shift</w:t>
      </w:r>
      <w:r w:rsidR="00C8519A">
        <w:t xml:space="preserve">. However, as follows from </w:t>
      </w:r>
      <w:r w:rsidR="0016641C">
        <w:t xml:space="preserve">TR 38.822 and </w:t>
      </w:r>
      <w:r w:rsidR="00C8519A">
        <w:t xml:space="preserve">TS 38.101-1 </w:t>
      </w:r>
      <w:r w:rsidR="00D92ABC">
        <w:t>(see also Annex A)</w:t>
      </w:r>
      <w:r w:rsidR="00C8519A">
        <w:t>, this parameter is mandatory only for the FDD and SUL bands</w:t>
      </w:r>
      <w:r w:rsidR="009A1A40">
        <w:t xml:space="preserve">. </w:t>
      </w:r>
      <w:r w:rsidR="00C8519A">
        <w:t xml:space="preserve">In other words, a UE camped on the TDD bands is not anticipated to act on the corresponding parameter if it is signalled by the network.    </w:t>
      </w:r>
    </w:p>
    <w:p w14:paraId="7228DA19" w14:textId="18E7E6DF" w:rsidR="00E72324" w:rsidRDefault="00C8519A" w:rsidP="00E72324">
      <w:r>
        <w:t xml:space="preserve">The problem was </w:t>
      </w:r>
      <w:r w:rsidR="00887FBB">
        <w:t xml:space="preserve">firstly </w:t>
      </w:r>
      <w:r>
        <w:t>identified for bands 41/n41</w:t>
      </w:r>
      <w:r w:rsidR="00887FBB">
        <w:t xml:space="preserve"> for LTE/NR spectrum sharing WI [1], and RAN WG4 agreed to introduce a new band [2] to circumvent around the fact that channel raster shift is not a mandatory parameter for the NR TDD bands</w:t>
      </w:r>
      <w:r w:rsidR="00165C02">
        <w:t xml:space="preserve"> and to introduce new channel raster values</w:t>
      </w:r>
      <w:r>
        <w:t xml:space="preserve">. </w:t>
      </w:r>
      <w:r w:rsidR="007776F7">
        <w:t>Referring to Table 5.2-1 from TS 38.101-1</w:t>
      </w:r>
      <w:r w:rsidR="00072FE7">
        <w:t xml:space="preserve"> (</w:t>
      </w:r>
      <w:r w:rsidR="00F656B6">
        <w:t>highlighted in yellow</w:t>
      </w:r>
      <w:r w:rsidR="00072FE7">
        <w:t xml:space="preserve"> for the sake of clarity)</w:t>
      </w:r>
      <w:r w:rsidR="007776F7">
        <w:t xml:space="preserve">, band n90 was introduced </w:t>
      </w:r>
      <w:r w:rsidR="00887FBB">
        <w:t>which</w:t>
      </w:r>
      <w:r w:rsidR="007776F7">
        <w:t xml:space="preserve"> is effectively the same band as n41, but the network deploying LTE and NR on the same carrier will use band n90 to prevent legacy terminals from camping on that carrier. </w:t>
      </w:r>
      <w:r>
        <w:t xml:space="preserve">In turn, a UE supporting band n90 has to support </w:t>
      </w:r>
      <w:r w:rsidR="00A80884">
        <w:t xml:space="preserve">UL </w:t>
      </w:r>
      <w:r>
        <w:t>channel raster shift parameter</w:t>
      </w:r>
      <w:r w:rsidR="006D7047">
        <w:t xml:space="preserve"> and </w:t>
      </w:r>
      <w:r w:rsidR="00A80884">
        <w:t xml:space="preserve">DL </w:t>
      </w:r>
      <w:r w:rsidR="006D7047">
        <w:t>100 kHz channel raster</w:t>
      </w:r>
      <w:r>
        <w:t xml:space="preserve">. </w:t>
      </w:r>
      <w:r w:rsidR="00E72324" w:rsidRPr="00E72324">
        <w:t xml:space="preserve"> </w:t>
      </w:r>
    </w:p>
    <w:p w14:paraId="4EF9F273" w14:textId="264CE8B9" w:rsidR="00072FE7" w:rsidRDefault="00072FE7" w:rsidP="00E72324">
      <w:r>
        <w:t xml:space="preserve">After RAN#84 meeting, another re-farmed LTE TDD band 48 was added to NR (see Annex </w:t>
      </w:r>
      <w:r w:rsidR="009A1A40">
        <w:t>C</w:t>
      </w:r>
      <w:r>
        <w:t>). Thus, if an operator decides to use dynamic spectrum sharing on bands 48/n48, same problem as with bands 41/n41 will occur because a UE supporting band n4</w:t>
      </w:r>
      <w:r w:rsidR="00F656B6">
        <w:t>8</w:t>
      </w:r>
      <w:r>
        <w:t xml:space="preserve"> is not anticipated to support </w:t>
      </w:r>
      <w:r w:rsidR="00165C02">
        <w:t>all the features needed for dynamic spectrum sharing</w:t>
      </w:r>
      <w:r>
        <w:t>.</w:t>
      </w:r>
      <w:r w:rsidR="002F1DC8">
        <w:t xml:space="preserve">  </w:t>
      </w:r>
    </w:p>
    <w:p w14:paraId="09ED8830" w14:textId="1390AC6A" w:rsidR="004732BB" w:rsidRDefault="004732BB" w:rsidP="00A80884">
      <w:pPr>
        <w:pStyle w:val="Observation"/>
        <w:ind w:left="0" w:firstLine="0"/>
      </w:pPr>
    </w:p>
    <w:p w14:paraId="40329A4A" w14:textId="77777777" w:rsidR="007776F7" w:rsidRPr="00414DAE" w:rsidRDefault="007776F7" w:rsidP="007776F7">
      <w:pPr>
        <w:pStyle w:val="TH"/>
      </w:pPr>
      <w:r w:rsidRPr="00414DAE">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776F7" w:rsidRPr="00414DAE" w14:paraId="70E6549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055D9BA" w14:textId="77777777" w:rsidR="007776F7" w:rsidRPr="00414DAE" w:rsidRDefault="007776F7" w:rsidP="000957D2">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88EB466" w14:textId="77777777" w:rsidR="007776F7" w:rsidRPr="00414DAE" w:rsidRDefault="007776F7" w:rsidP="000957D2">
            <w:pPr>
              <w:pStyle w:val="TAH"/>
            </w:pPr>
            <w:r w:rsidRPr="00414DAE">
              <w:t xml:space="preserve">Uplink (UL) </w:t>
            </w:r>
            <w:r w:rsidRPr="00414DAE">
              <w:rPr>
                <w:i/>
              </w:rPr>
              <w:t>operating band</w:t>
            </w:r>
            <w:r w:rsidRPr="00414DAE">
              <w:br/>
              <w:t>BS receive / UE transmit</w:t>
            </w:r>
          </w:p>
          <w:p w14:paraId="05AB8267" w14:textId="77777777" w:rsidR="007776F7" w:rsidRPr="00414DAE" w:rsidRDefault="007776F7" w:rsidP="000957D2">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1FB658A0" w14:textId="77777777" w:rsidR="007776F7" w:rsidRPr="00414DAE" w:rsidRDefault="007776F7" w:rsidP="000957D2">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3172B63C" w14:textId="77777777" w:rsidR="007776F7" w:rsidRPr="00414DAE" w:rsidRDefault="007776F7" w:rsidP="000957D2">
            <w:pPr>
              <w:pStyle w:val="TAH"/>
            </w:pPr>
            <w:r w:rsidRPr="00414DAE">
              <w:t xml:space="preserve">Downlink (DL) </w:t>
            </w:r>
            <w:r w:rsidRPr="00414DAE">
              <w:rPr>
                <w:i/>
              </w:rPr>
              <w:t>operating band</w:t>
            </w:r>
            <w:r w:rsidRPr="00414DAE">
              <w:br/>
              <w:t>BS transmit / UE receive</w:t>
            </w:r>
          </w:p>
          <w:p w14:paraId="18C5F9E9" w14:textId="77777777" w:rsidR="007776F7" w:rsidRPr="00414DAE" w:rsidRDefault="007776F7" w:rsidP="000957D2">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E111883" w14:textId="77777777" w:rsidR="007776F7" w:rsidRPr="00414DAE" w:rsidRDefault="007776F7" w:rsidP="000957D2">
            <w:pPr>
              <w:pStyle w:val="TAH"/>
            </w:pPr>
            <w:r w:rsidRPr="00414DAE">
              <w:t>Duplex Mode</w:t>
            </w:r>
          </w:p>
        </w:tc>
      </w:tr>
      <w:tr w:rsidR="007776F7" w:rsidRPr="00414DAE" w14:paraId="2C86205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F493B7E" w14:textId="77777777" w:rsidR="007776F7" w:rsidRPr="00414DAE" w:rsidRDefault="007776F7" w:rsidP="000957D2">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477C219F"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022AA3B" w14:textId="77777777" w:rsidR="007776F7" w:rsidRPr="00414DAE" w:rsidRDefault="007776F7" w:rsidP="000957D2">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4CE94843" w14:textId="77777777" w:rsidR="007776F7" w:rsidRPr="00414DAE" w:rsidRDefault="007776F7" w:rsidP="000957D2">
            <w:pPr>
              <w:pStyle w:val="TAC"/>
            </w:pPr>
            <w:r w:rsidRPr="00414DAE">
              <w:t>FDD</w:t>
            </w:r>
          </w:p>
        </w:tc>
      </w:tr>
      <w:tr w:rsidR="007776F7" w:rsidRPr="00414DAE" w14:paraId="07C0D84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935DFB" w14:textId="77777777" w:rsidR="007776F7" w:rsidRPr="00414DAE" w:rsidRDefault="007776F7" w:rsidP="000957D2">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20893EC0" w14:textId="77777777" w:rsidR="007776F7" w:rsidRPr="00414DAE" w:rsidRDefault="007776F7" w:rsidP="000957D2">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C391A0D" w14:textId="77777777" w:rsidR="007776F7" w:rsidRPr="00414DAE" w:rsidRDefault="007776F7" w:rsidP="000957D2">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45A93772" w14:textId="77777777" w:rsidR="007776F7" w:rsidRPr="00414DAE" w:rsidRDefault="007776F7" w:rsidP="000957D2">
            <w:pPr>
              <w:pStyle w:val="TAC"/>
            </w:pPr>
            <w:r w:rsidRPr="00414DAE">
              <w:t>FDD</w:t>
            </w:r>
          </w:p>
        </w:tc>
      </w:tr>
      <w:tr w:rsidR="007776F7" w:rsidRPr="00414DAE" w14:paraId="104BECA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C35B054" w14:textId="77777777" w:rsidR="007776F7" w:rsidRPr="00414DAE" w:rsidRDefault="007776F7" w:rsidP="000957D2">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02BA3127"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BFC6635" w14:textId="77777777" w:rsidR="007776F7" w:rsidRPr="00414DAE" w:rsidRDefault="007776F7" w:rsidP="000957D2">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5CE9CC35" w14:textId="77777777" w:rsidR="007776F7" w:rsidRPr="00414DAE" w:rsidRDefault="007776F7" w:rsidP="000957D2">
            <w:pPr>
              <w:pStyle w:val="TAC"/>
            </w:pPr>
            <w:r w:rsidRPr="00414DAE">
              <w:t>FDD</w:t>
            </w:r>
          </w:p>
        </w:tc>
      </w:tr>
      <w:tr w:rsidR="007776F7" w:rsidRPr="00414DAE" w14:paraId="493B9D0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4BC20BD2" w14:textId="77777777" w:rsidR="007776F7" w:rsidRPr="00414DAE" w:rsidRDefault="007776F7" w:rsidP="000957D2">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6E4C52A0" w14:textId="77777777" w:rsidR="007776F7" w:rsidRPr="00414DAE" w:rsidRDefault="007776F7" w:rsidP="000957D2">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10AAE14" w14:textId="77777777" w:rsidR="007776F7" w:rsidRPr="00414DAE" w:rsidRDefault="007776F7" w:rsidP="000957D2">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11C4E2C0" w14:textId="77777777" w:rsidR="007776F7" w:rsidRPr="00414DAE" w:rsidRDefault="007776F7" w:rsidP="000957D2">
            <w:pPr>
              <w:pStyle w:val="TAC"/>
            </w:pPr>
            <w:r w:rsidRPr="00414DAE">
              <w:t>FDD</w:t>
            </w:r>
          </w:p>
        </w:tc>
      </w:tr>
      <w:tr w:rsidR="007776F7" w:rsidRPr="00414DAE" w14:paraId="7C7961A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F04844E" w14:textId="77777777" w:rsidR="007776F7" w:rsidRPr="00414DAE" w:rsidRDefault="007776F7" w:rsidP="000957D2">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3B546347" w14:textId="77777777" w:rsidR="007776F7" w:rsidRPr="00414DAE" w:rsidRDefault="007776F7" w:rsidP="000957D2">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F716473" w14:textId="77777777" w:rsidR="007776F7" w:rsidRPr="00414DAE" w:rsidRDefault="007776F7" w:rsidP="000957D2">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2C275876" w14:textId="77777777" w:rsidR="007776F7" w:rsidRPr="00414DAE" w:rsidRDefault="007776F7" w:rsidP="000957D2">
            <w:pPr>
              <w:pStyle w:val="TAC"/>
            </w:pPr>
            <w:r w:rsidRPr="00414DAE">
              <w:t>FDD</w:t>
            </w:r>
          </w:p>
        </w:tc>
      </w:tr>
      <w:tr w:rsidR="007776F7" w:rsidRPr="00414DAE" w14:paraId="2F08951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A566F7" w14:textId="77777777" w:rsidR="007776F7" w:rsidRPr="00414DAE" w:rsidRDefault="007776F7" w:rsidP="000957D2">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7F6BFD40"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DF7330" w14:textId="77777777" w:rsidR="007776F7" w:rsidRPr="00414DAE" w:rsidRDefault="007776F7" w:rsidP="000957D2">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5352EADA" w14:textId="77777777" w:rsidR="007776F7" w:rsidRPr="00414DAE" w:rsidRDefault="007776F7" w:rsidP="000957D2">
            <w:pPr>
              <w:pStyle w:val="TAC"/>
            </w:pPr>
            <w:r w:rsidRPr="00414DAE">
              <w:t>FDD</w:t>
            </w:r>
          </w:p>
        </w:tc>
      </w:tr>
      <w:tr w:rsidR="007776F7" w:rsidRPr="00414DAE" w14:paraId="55EC0082" w14:textId="77777777" w:rsidTr="000957D2">
        <w:trPr>
          <w:jc w:val="center"/>
        </w:trPr>
        <w:tc>
          <w:tcPr>
            <w:tcW w:w="1161" w:type="dxa"/>
            <w:tcBorders>
              <w:top w:val="single" w:sz="4" w:space="0" w:color="auto"/>
              <w:left w:val="single" w:sz="4" w:space="0" w:color="auto"/>
              <w:bottom w:val="nil"/>
              <w:right w:val="single" w:sz="4" w:space="0" w:color="auto"/>
            </w:tcBorders>
          </w:tcPr>
          <w:p w14:paraId="774D9DA0" w14:textId="77777777" w:rsidR="007776F7" w:rsidRPr="00414DAE" w:rsidRDefault="007776F7" w:rsidP="000957D2">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77A4FB62" w14:textId="77777777" w:rsidR="007776F7" w:rsidRPr="00414DAE" w:rsidRDefault="007776F7" w:rsidP="000957D2">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F4CCCF9" w14:textId="77777777" w:rsidR="007776F7" w:rsidRPr="00414DAE" w:rsidRDefault="007776F7" w:rsidP="000957D2">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1060355E" w14:textId="77777777" w:rsidR="007776F7" w:rsidRPr="00414DAE" w:rsidRDefault="007776F7" w:rsidP="000957D2">
            <w:pPr>
              <w:pStyle w:val="TAC"/>
            </w:pPr>
            <w:r w:rsidRPr="00414DAE">
              <w:t>FDD</w:t>
            </w:r>
          </w:p>
        </w:tc>
      </w:tr>
      <w:tr w:rsidR="007776F7" w:rsidRPr="00414DAE" w14:paraId="6B84E2B4" w14:textId="77777777" w:rsidTr="000957D2">
        <w:trPr>
          <w:jc w:val="center"/>
        </w:trPr>
        <w:tc>
          <w:tcPr>
            <w:tcW w:w="1161" w:type="dxa"/>
            <w:tcBorders>
              <w:top w:val="single" w:sz="4" w:space="0" w:color="auto"/>
              <w:left w:val="single" w:sz="4" w:space="0" w:color="auto"/>
              <w:bottom w:val="nil"/>
              <w:right w:val="single" w:sz="4" w:space="0" w:color="auto"/>
            </w:tcBorders>
          </w:tcPr>
          <w:p w14:paraId="59DC5F41" w14:textId="77777777" w:rsidR="007776F7" w:rsidRPr="00414DAE" w:rsidRDefault="007776F7" w:rsidP="000957D2">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763F2D42" w14:textId="77777777" w:rsidR="007776F7" w:rsidRPr="00414DAE" w:rsidRDefault="007776F7" w:rsidP="000957D2">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0B82559" w14:textId="77777777" w:rsidR="007776F7" w:rsidRPr="00414DAE" w:rsidRDefault="007776F7" w:rsidP="000957D2">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637DC895" w14:textId="77777777" w:rsidR="007776F7" w:rsidRPr="00414DAE" w:rsidRDefault="007776F7" w:rsidP="000957D2">
            <w:pPr>
              <w:pStyle w:val="TAC"/>
            </w:pPr>
            <w:r w:rsidRPr="00414DAE">
              <w:t>FDD</w:t>
            </w:r>
          </w:p>
        </w:tc>
      </w:tr>
      <w:tr w:rsidR="007776F7" w:rsidRPr="00414DAE" w14:paraId="6EF099B1" w14:textId="77777777" w:rsidTr="000957D2">
        <w:trPr>
          <w:jc w:val="center"/>
        </w:trPr>
        <w:tc>
          <w:tcPr>
            <w:tcW w:w="1161" w:type="dxa"/>
            <w:tcBorders>
              <w:top w:val="single" w:sz="4" w:space="0" w:color="auto"/>
              <w:left w:val="single" w:sz="4" w:space="0" w:color="auto"/>
              <w:bottom w:val="nil"/>
              <w:right w:val="single" w:sz="4" w:space="0" w:color="auto"/>
            </w:tcBorders>
          </w:tcPr>
          <w:p w14:paraId="63FA06C7" w14:textId="77777777" w:rsidR="007776F7" w:rsidRPr="00414DAE" w:rsidRDefault="007776F7" w:rsidP="000957D2">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9E2F602" w14:textId="77777777" w:rsidR="007776F7" w:rsidRPr="00414DAE" w:rsidRDefault="007776F7" w:rsidP="000957D2">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63046BEA" w14:textId="77777777" w:rsidR="007776F7" w:rsidRPr="00414DAE" w:rsidRDefault="007776F7" w:rsidP="000957D2">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3BACCAE5" w14:textId="77777777" w:rsidR="007776F7" w:rsidRPr="00414DAE" w:rsidRDefault="007776F7" w:rsidP="000957D2">
            <w:pPr>
              <w:pStyle w:val="TAC"/>
            </w:pPr>
            <w:r w:rsidRPr="00414DAE">
              <w:rPr>
                <w:rFonts w:eastAsia="Yu Mincho" w:hint="eastAsia"/>
                <w:lang w:eastAsia="ja-JP"/>
              </w:rPr>
              <w:t>FDD</w:t>
            </w:r>
          </w:p>
        </w:tc>
      </w:tr>
      <w:tr w:rsidR="007776F7" w:rsidRPr="00414DAE" w14:paraId="6BDEE0C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F4507B9" w14:textId="77777777" w:rsidR="007776F7" w:rsidRPr="00414DAE" w:rsidRDefault="007776F7" w:rsidP="000957D2">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364617C1"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A0A0EE5" w14:textId="77777777" w:rsidR="007776F7" w:rsidRPr="00414DAE" w:rsidRDefault="007776F7" w:rsidP="000957D2">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2EEA417B" w14:textId="77777777" w:rsidR="007776F7" w:rsidRPr="00414DAE" w:rsidRDefault="007776F7" w:rsidP="000957D2">
            <w:pPr>
              <w:pStyle w:val="TAC"/>
            </w:pPr>
            <w:r w:rsidRPr="00414DAE">
              <w:t>FDD</w:t>
            </w:r>
          </w:p>
        </w:tc>
      </w:tr>
      <w:tr w:rsidR="007776F7" w:rsidRPr="00414DAE" w14:paraId="247AB329" w14:textId="77777777" w:rsidTr="000957D2">
        <w:trPr>
          <w:jc w:val="center"/>
        </w:trPr>
        <w:tc>
          <w:tcPr>
            <w:tcW w:w="1161" w:type="dxa"/>
            <w:tcBorders>
              <w:top w:val="single" w:sz="4" w:space="0" w:color="auto"/>
              <w:left w:val="single" w:sz="4" w:space="0" w:color="auto"/>
              <w:bottom w:val="nil"/>
              <w:right w:val="single" w:sz="4" w:space="0" w:color="auto"/>
            </w:tcBorders>
          </w:tcPr>
          <w:p w14:paraId="6062FF7F" w14:textId="77777777" w:rsidR="007776F7" w:rsidRPr="00414DAE" w:rsidRDefault="007776F7" w:rsidP="000957D2">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50F0A20C" w14:textId="77777777" w:rsidR="007776F7" w:rsidRPr="00414DAE" w:rsidRDefault="007776F7" w:rsidP="000957D2">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3A858A50" w14:textId="77777777" w:rsidR="007776F7" w:rsidRPr="00414DAE" w:rsidRDefault="007776F7" w:rsidP="000957D2">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301804BE" w14:textId="77777777" w:rsidR="007776F7" w:rsidRPr="00414DAE" w:rsidRDefault="007776F7" w:rsidP="000957D2">
            <w:pPr>
              <w:pStyle w:val="TAC"/>
            </w:pPr>
            <w:r w:rsidRPr="00414DAE">
              <w:t>FDD</w:t>
            </w:r>
          </w:p>
        </w:tc>
      </w:tr>
      <w:tr w:rsidR="007776F7" w:rsidRPr="00414DAE" w14:paraId="33379F3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1237DFF9" w14:textId="77777777" w:rsidR="007776F7" w:rsidRPr="00414DAE" w:rsidRDefault="007776F7" w:rsidP="000957D2">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04981027"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B06096" w14:textId="77777777" w:rsidR="007776F7" w:rsidRPr="00414DAE" w:rsidRDefault="007776F7" w:rsidP="000957D2">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01765215" w14:textId="77777777" w:rsidR="007776F7" w:rsidRPr="00414DAE" w:rsidRDefault="007776F7" w:rsidP="000957D2">
            <w:pPr>
              <w:pStyle w:val="TAC"/>
            </w:pPr>
            <w:r w:rsidRPr="00414DAE">
              <w:t>FDD</w:t>
            </w:r>
          </w:p>
        </w:tc>
      </w:tr>
      <w:tr w:rsidR="007776F7" w:rsidRPr="00414DAE" w14:paraId="05E8C7B3" w14:textId="77777777" w:rsidTr="000957D2">
        <w:trPr>
          <w:jc w:val="center"/>
        </w:trPr>
        <w:tc>
          <w:tcPr>
            <w:tcW w:w="1161" w:type="dxa"/>
            <w:tcBorders>
              <w:top w:val="single" w:sz="4" w:space="0" w:color="auto"/>
              <w:left w:val="single" w:sz="4" w:space="0" w:color="auto"/>
              <w:bottom w:val="nil"/>
              <w:right w:val="single" w:sz="4" w:space="0" w:color="auto"/>
            </w:tcBorders>
          </w:tcPr>
          <w:p w14:paraId="77E39B34" w14:textId="77777777" w:rsidR="007776F7" w:rsidRPr="00414DAE" w:rsidRDefault="007776F7" w:rsidP="000957D2">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1C61542" w14:textId="77777777" w:rsidR="007776F7" w:rsidRPr="00414DAE" w:rsidRDefault="007776F7" w:rsidP="000957D2">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572A74D8" w14:textId="77777777" w:rsidR="007776F7" w:rsidRPr="00414DAE" w:rsidRDefault="007776F7" w:rsidP="000957D2">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2D163A7" w14:textId="77777777" w:rsidR="007776F7" w:rsidRPr="00414DAE" w:rsidRDefault="007776F7" w:rsidP="000957D2">
            <w:pPr>
              <w:pStyle w:val="TAC"/>
            </w:pPr>
            <w:r w:rsidRPr="00414DAE">
              <w:t>FDD</w:t>
            </w:r>
          </w:p>
        </w:tc>
      </w:tr>
      <w:tr w:rsidR="007776F7" w:rsidRPr="00414DAE" w14:paraId="2441CB19" w14:textId="77777777" w:rsidTr="000957D2">
        <w:trPr>
          <w:jc w:val="center"/>
        </w:trPr>
        <w:tc>
          <w:tcPr>
            <w:tcW w:w="1161" w:type="dxa"/>
            <w:tcBorders>
              <w:top w:val="single" w:sz="4" w:space="0" w:color="auto"/>
              <w:left w:val="single" w:sz="4" w:space="0" w:color="auto"/>
              <w:bottom w:val="nil"/>
              <w:right w:val="single" w:sz="4" w:space="0" w:color="auto"/>
            </w:tcBorders>
          </w:tcPr>
          <w:p w14:paraId="4E41E330" w14:textId="77777777" w:rsidR="007776F7" w:rsidRPr="00414DAE" w:rsidRDefault="007776F7" w:rsidP="000957D2">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50B57503" w14:textId="77777777" w:rsidR="007776F7" w:rsidRPr="00414DAE" w:rsidRDefault="007776F7" w:rsidP="000957D2">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5C56E65B" w14:textId="77777777" w:rsidR="007776F7" w:rsidRPr="00414DAE" w:rsidRDefault="007776F7" w:rsidP="000957D2">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0CD00AFA" w14:textId="77777777" w:rsidR="007776F7" w:rsidRPr="00414DAE" w:rsidRDefault="007776F7" w:rsidP="000957D2">
            <w:pPr>
              <w:pStyle w:val="TAC"/>
            </w:pPr>
            <w:r w:rsidRPr="00414DAE">
              <w:t>TDD</w:t>
            </w:r>
          </w:p>
        </w:tc>
      </w:tr>
      <w:tr w:rsidR="007776F7" w:rsidRPr="00414DAE" w14:paraId="6191B8D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B19535B" w14:textId="77777777" w:rsidR="007776F7" w:rsidRPr="00414DAE" w:rsidRDefault="007776F7" w:rsidP="000957D2">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659F724B" w14:textId="77777777" w:rsidR="007776F7" w:rsidRPr="00414DAE" w:rsidRDefault="007776F7" w:rsidP="000957D2">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0F095D7" w14:textId="77777777" w:rsidR="007776F7" w:rsidRPr="00414DAE" w:rsidRDefault="007776F7" w:rsidP="000957D2">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18B136D8" w14:textId="77777777" w:rsidR="007776F7" w:rsidRPr="00414DAE" w:rsidRDefault="007776F7" w:rsidP="000957D2">
            <w:pPr>
              <w:pStyle w:val="TAC"/>
            </w:pPr>
            <w:r w:rsidRPr="00414DAE">
              <w:t>TDD</w:t>
            </w:r>
          </w:p>
        </w:tc>
      </w:tr>
      <w:tr w:rsidR="007776F7" w:rsidRPr="00414DAE" w14:paraId="5E76AA0F" w14:textId="77777777" w:rsidTr="000957D2">
        <w:trPr>
          <w:jc w:val="center"/>
        </w:trPr>
        <w:tc>
          <w:tcPr>
            <w:tcW w:w="1161" w:type="dxa"/>
            <w:tcBorders>
              <w:top w:val="single" w:sz="4" w:space="0" w:color="auto"/>
              <w:left w:val="single" w:sz="4" w:space="0" w:color="auto"/>
              <w:bottom w:val="nil"/>
              <w:right w:val="single" w:sz="4" w:space="0" w:color="auto"/>
            </w:tcBorders>
          </w:tcPr>
          <w:p w14:paraId="2E6DB933" w14:textId="77777777" w:rsidR="007776F7" w:rsidRPr="00414DAE" w:rsidRDefault="007776F7" w:rsidP="000957D2">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426694DF" w14:textId="77777777" w:rsidR="007776F7" w:rsidRPr="00414DAE" w:rsidRDefault="007776F7" w:rsidP="000957D2">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746A0374" w14:textId="77777777" w:rsidR="007776F7" w:rsidRPr="00414DAE" w:rsidRDefault="007776F7" w:rsidP="000957D2">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22136E2E" w14:textId="77777777" w:rsidR="007776F7" w:rsidRPr="00414DAE" w:rsidRDefault="007776F7" w:rsidP="000957D2">
            <w:pPr>
              <w:pStyle w:val="TAC"/>
            </w:pPr>
            <w:r w:rsidRPr="00414DAE">
              <w:t>TDD</w:t>
            </w:r>
          </w:p>
        </w:tc>
      </w:tr>
      <w:tr w:rsidR="007776F7" w:rsidRPr="00414DAE" w14:paraId="6AC210A3" w14:textId="77777777" w:rsidTr="000957D2">
        <w:trPr>
          <w:jc w:val="center"/>
        </w:trPr>
        <w:tc>
          <w:tcPr>
            <w:tcW w:w="1161" w:type="dxa"/>
            <w:tcBorders>
              <w:top w:val="single" w:sz="4" w:space="0" w:color="auto"/>
              <w:left w:val="single" w:sz="4" w:space="0" w:color="auto"/>
              <w:bottom w:val="nil"/>
              <w:right w:val="single" w:sz="4" w:space="0" w:color="auto"/>
            </w:tcBorders>
          </w:tcPr>
          <w:p w14:paraId="0966E901" w14:textId="77777777" w:rsidR="007776F7" w:rsidRPr="00414DAE" w:rsidRDefault="007776F7" w:rsidP="000957D2">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4C057FE3" w14:textId="77777777" w:rsidR="007776F7" w:rsidRPr="00414DAE" w:rsidRDefault="007776F7" w:rsidP="000957D2">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0A080DF8" w14:textId="77777777" w:rsidR="007776F7" w:rsidRPr="00414DAE" w:rsidRDefault="007776F7" w:rsidP="000957D2">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720CA926" w14:textId="77777777" w:rsidR="007776F7" w:rsidRPr="00414DAE" w:rsidRDefault="007776F7" w:rsidP="000957D2">
            <w:pPr>
              <w:pStyle w:val="TAC"/>
            </w:pPr>
            <w:r w:rsidRPr="00414DAE">
              <w:t>TDD</w:t>
            </w:r>
          </w:p>
        </w:tc>
      </w:tr>
      <w:tr w:rsidR="007776F7" w:rsidRPr="00414DAE" w14:paraId="649A318B"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205248B" w14:textId="77777777" w:rsidR="007776F7" w:rsidRPr="007776F7" w:rsidRDefault="007776F7" w:rsidP="000957D2">
            <w:pPr>
              <w:pStyle w:val="TAC"/>
              <w:rPr>
                <w:highlight w:val="yellow"/>
              </w:rPr>
            </w:pPr>
            <w:r w:rsidRPr="007776F7">
              <w:rPr>
                <w:highlight w:val="yellow"/>
              </w:rPr>
              <w:t>n41</w:t>
            </w:r>
          </w:p>
        </w:tc>
        <w:tc>
          <w:tcPr>
            <w:tcW w:w="2715" w:type="dxa"/>
            <w:tcBorders>
              <w:top w:val="single" w:sz="4" w:space="0" w:color="auto"/>
              <w:left w:val="single" w:sz="4" w:space="0" w:color="auto"/>
              <w:bottom w:val="single" w:sz="4" w:space="0" w:color="auto"/>
              <w:right w:val="single" w:sz="4" w:space="0" w:color="auto"/>
            </w:tcBorders>
            <w:hideMark/>
          </w:tcPr>
          <w:p w14:paraId="0A57AE7C"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0CD712F"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nil"/>
              <w:right w:val="single" w:sz="4" w:space="0" w:color="auto"/>
            </w:tcBorders>
            <w:hideMark/>
          </w:tcPr>
          <w:p w14:paraId="447C035F" w14:textId="77777777" w:rsidR="007776F7" w:rsidRPr="007776F7" w:rsidRDefault="007776F7" w:rsidP="000957D2">
            <w:pPr>
              <w:pStyle w:val="TAC"/>
              <w:rPr>
                <w:highlight w:val="yellow"/>
              </w:rPr>
            </w:pPr>
            <w:r w:rsidRPr="007776F7">
              <w:rPr>
                <w:highlight w:val="yellow"/>
              </w:rPr>
              <w:t>TDD</w:t>
            </w:r>
          </w:p>
        </w:tc>
      </w:tr>
      <w:tr w:rsidR="007776F7" w:rsidRPr="00414DAE" w14:paraId="3CF0AC16" w14:textId="77777777" w:rsidTr="000957D2">
        <w:trPr>
          <w:jc w:val="center"/>
        </w:trPr>
        <w:tc>
          <w:tcPr>
            <w:tcW w:w="1161" w:type="dxa"/>
            <w:tcBorders>
              <w:top w:val="single" w:sz="4" w:space="0" w:color="auto"/>
              <w:left w:val="single" w:sz="4" w:space="0" w:color="auto"/>
              <w:bottom w:val="nil"/>
              <w:right w:val="single" w:sz="4" w:space="0" w:color="auto"/>
            </w:tcBorders>
          </w:tcPr>
          <w:p w14:paraId="0A6BA021" w14:textId="77777777" w:rsidR="007776F7" w:rsidRPr="0016641C" w:rsidRDefault="007776F7" w:rsidP="000957D2">
            <w:pPr>
              <w:pStyle w:val="TAC"/>
              <w:rPr>
                <w:highlight w:val="cyan"/>
              </w:rPr>
            </w:pPr>
            <w:r w:rsidRPr="0016641C">
              <w:rPr>
                <w:highlight w:val="cyan"/>
              </w:rPr>
              <w:t>n48</w:t>
            </w:r>
          </w:p>
        </w:tc>
        <w:tc>
          <w:tcPr>
            <w:tcW w:w="2715" w:type="dxa"/>
            <w:tcBorders>
              <w:top w:val="single" w:sz="4" w:space="0" w:color="auto"/>
              <w:left w:val="single" w:sz="4" w:space="0" w:color="auto"/>
              <w:bottom w:val="single" w:sz="4" w:space="0" w:color="auto"/>
              <w:right w:val="single" w:sz="4" w:space="0" w:color="auto"/>
            </w:tcBorders>
          </w:tcPr>
          <w:p w14:paraId="5DEAC46A" w14:textId="77777777" w:rsidR="007776F7" w:rsidRPr="0016641C" w:rsidRDefault="007776F7" w:rsidP="000957D2">
            <w:pPr>
              <w:pStyle w:val="TAC"/>
              <w:rPr>
                <w:highlight w:val="cyan"/>
              </w:rPr>
            </w:pPr>
            <w:r w:rsidRPr="0016641C">
              <w:rPr>
                <w:highlight w:val="cyan"/>
              </w:rPr>
              <w:t>3550 MHz – 3700 MHz</w:t>
            </w:r>
          </w:p>
        </w:tc>
        <w:tc>
          <w:tcPr>
            <w:tcW w:w="2953" w:type="dxa"/>
            <w:tcBorders>
              <w:top w:val="single" w:sz="4" w:space="0" w:color="auto"/>
              <w:left w:val="single" w:sz="4" w:space="0" w:color="auto"/>
              <w:bottom w:val="single" w:sz="4" w:space="0" w:color="auto"/>
              <w:right w:val="single" w:sz="4" w:space="0" w:color="auto"/>
            </w:tcBorders>
          </w:tcPr>
          <w:p w14:paraId="127DF9B7" w14:textId="77777777" w:rsidR="007776F7" w:rsidRPr="0016641C" w:rsidRDefault="007776F7" w:rsidP="000957D2">
            <w:pPr>
              <w:pStyle w:val="TAC"/>
              <w:rPr>
                <w:highlight w:val="cyan"/>
              </w:rPr>
            </w:pPr>
            <w:r w:rsidRPr="0016641C">
              <w:rPr>
                <w:highlight w:val="cyan"/>
              </w:rPr>
              <w:t>3550 MHz – 3700 MHz</w:t>
            </w:r>
          </w:p>
        </w:tc>
        <w:tc>
          <w:tcPr>
            <w:tcW w:w="908" w:type="dxa"/>
            <w:tcBorders>
              <w:top w:val="single" w:sz="4" w:space="0" w:color="auto"/>
              <w:left w:val="single" w:sz="4" w:space="0" w:color="auto"/>
              <w:bottom w:val="nil"/>
              <w:right w:val="single" w:sz="4" w:space="0" w:color="auto"/>
            </w:tcBorders>
          </w:tcPr>
          <w:p w14:paraId="05E1A7D8" w14:textId="77777777" w:rsidR="007776F7" w:rsidRPr="0016641C" w:rsidRDefault="007776F7" w:rsidP="000957D2">
            <w:pPr>
              <w:pStyle w:val="TAC"/>
              <w:rPr>
                <w:highlight w:val="cyan"/>
              </w:rPr>
            </w:pPr>
            <w:r w:rsidRPr="0016641C">
              <w:rPr>
                <w:highlight w:val="cyan"/>
              </w:rPr>
              <w:t>TDD</w:t>
            </w:r>
          </w:p>
        </w:tc>
      </w:tr>
      <w:tr w:rsidR="007776F7" w:rsidRPr="00414DAE" w14:paraId="4F97CB18" w14:textId="77777777" w:rsidTr="000957D2">
        <w:trPr>
          <w:jc w:val="center"/>
        </w:trPr>
        <w:tc>
          <w:tcPr>
            <w:tcW w:w="1161" w:type="dxa"/>
            <w:tcBorders>
              <w:top w:val="single" w:sz="4" w:space="0" w:color="auto"/>
              <w:left w:val="single" w:sz="4" w:space="0" w:color="auto"/>
              <w:bottom w:val="nil"/>
              <w:right w:val="single" w:sz="4" w:space="0" w:color="auto"/>
            </w:tcBorders>
          </w:tcPr>
          <w:p w14:paraId="78069EAE" w14:textId="77777777" w:rsidR="007776F7" w:rsidRPr="00414DAE" w:rsidRDefault="007776F7" w:rsidP="000957D2">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31027F7C" w14:textId="77777777" w:rsidR="007776F7" w:rsidRPr="00414DAE" w:rsidRDefault="007776F7" w:rsidP="000957D2">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47E17EB4"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0C6A43F" w14:textId="77777777" w:rsidR="007776F7" w:rsidRPr="00414DAE" w:rsidRDefault="007776F7" w:rsidP="000957D2">
            <w:pPr>
              <w:pStyle w:val="TAC"/>
            </w:pPr>
            <w:r w:rsidRPr="00414DAE">
              <w:t>TDD</w:t>
            </w:r>
            <w:r w:rsidRPr="00414DAE">
              <w:rPr>
                <w:rFonts w:cs="Arial"/>
                <w:vertAlign w:val="superscript"/>
              </w:rPr>
              <w:t>1</w:t>
            </w:r>
          </w:p>
        </w:tc>
      </w:tr>
      <w:tr w:rsidR="007776F7" w:rsidRPr="00414DAE" w14:paraId="184945C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0D573921" w14:textId="77777777" w:rsidR="007776F7" w:rsidRPr="00414DAE" w:rsidRDefault="007776F7" w:rsidP="000957D2">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66375F8F" w14:textId="77777777" w:rsidR="007776F7" w:rsidRPr="00414DAE" w:rsidRDefault="007776F7" w:rsidP="000957D2">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59D01B"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11918FE0" w14:textId="77777777" w:rsidR="007776F7" w:rsidRPr="00414DAE" w:rsidRDefault="007776F7" w:rsidP="000957D2">
            <w:pPr>
              <w:pStyle w:val="TAC"/>
            </w:pPr>
            <w:r w:rsidRPr="00414DAE">
              <w:t>TDD</w:t>
            </w:r>
          </w:p>
        </w:tc>
      </w:tr>
      <w:tr w:rsidR="007776F7" w:rsidRPr="00414DAE" w14:paraId="08A1756E" w14:textId="77777777" w:rsidTr="000957D2">
        <w:trPr>
          <w:jc w:val="center"/>
        </w:trPr>
        <w:tc>
          <w:tcPr>
            <w:tcW w:w="1161" w:type="dxa"/>
            <w:tcBorders>
              <w:top w:val="single" w:sz="4" w:space="0" w:color="auto"/>
              <w:left w:val="single" w:sz="4" w:space="0" w:color="auto"/>
              <w:bottom w:val="nil"/>
              <w:right w:val="single" w:sz="4" w:space="0" w:color="auto"/>
            </w:tcBorders>
          </w:tcPr>
          <w:p w14:paraId="4E071FD0" w14:textId="77777777" w:rsidR="007776F7" w:rsidRPr="00414DAE" w:rsidRDefault="007776F7" w:rsidP="000957D2">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25C48B5" w14:textId="77777777" w:rsidR="007776F7" w:rsidRPr="00414DAE" w:rsidRDefault="007776F7" w:rsidP="000957D2">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295DE893"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12B01850" w14:textId="77777777" w:rsidR="007776F7" w:rsidRPr="00414DAE" w:rsidRDefault="007776F7" w:rsidP="000957D2">
            <w:pPr>
              <w:pStyle w:val="TAC"/>
            </w:pPr>
            <w:r w:rsidRPr="00414DAE">
              <w:t>FDD</w:t>
            </w:r>
            <w:r w:rsidRPr="00414DAE">
              <w:rPr>
                <w:vertAlign w:val="superscript"/>
              </w:rPr>
              <w:t>4</w:t>
            </w:r>
          </w:p>
        </w:tc>
      </w:tr>
      <w:tr w:rsidR="007776F7" w:rsidRPr="00414DAE" w14:paraId="201008BF"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522B190" w14:textId="77777777" w:rsidR="007776F7" w:rsidRPr="00414DAE" w:rsidRDefault="007776F7" w:rsidP="000957D2">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0F02A86C"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03F92B" w14:textId="77777777" w:rsidR="007776F7" w:rsidRPr="00414DAE" w:rsidRDefault="007776F7" w:rsidP="000957D2">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577AE0D4" w14:textId="77777777" w:rsidR="007776F7" w:rsidRPr="00414DAE" w:rsidRDefault="007776F7" w:rsidP="000957D2">
            <w:pPr>
              <w:pStyle w:val="TAC"/>
            </w:pPr>
            <w:r w:rsidRPr="00414DAE">
              <w:t>FDD</w:t>
            </w:r>
          </w:p>
        </w:tc>
      </w:tr>
      <w:tr w:rsidR="007776F7" w:rsidRPr="00414DAE" w14:paraId="73E83979"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22C5829" w14:textId="77777777" w:rsidR="007776F7" w:rsidRPr="00414DAE" w:rsidRDefault="007776F7" w:rsidP="000957D2">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1A3EEF65" w14:textId="77777777" w:rsidR="007776F7" w:rsidRPr="00414DAE" w:rsidRDefault="007776F7" w:rsidP="000957D2">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B72A8A4" w14:textId="77777777" w:rsidR="007776F7" w:rsidRPr="00414DAE" w:rsidRDefault="007776F7" w:rsidP="000957D2">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78BC8932" w14:textId="77777777" w:rsidR="007776F7" w:rsidRPr="00414DAE" w:rsidRDefault="007776F7" w:rsidP="000957D2">
            <w:pPr>
              <w:pStyle w:val="TAC"/>
            </w:pPr>
            <w:r w:rsidRPr="00414DAE">
              <w:t>FDD</w:t>
            </w:r>
          </w:p>
        </w:tc>
      </w:tr>
      <w:tr w:rsidR="007776F7" w:rsidRPr="00414DAE" w14:paraId="19F202F4"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2EF1CFF8" w14:textId="77777777" w:rsidR="007776F7" w:rsidRPr="00414DAE" w:rsidRDefault="007776F7" w:rsidP="000957D2">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0DC41E0F" w14:textId="77777777" w:rsidR="007776F7" w:rsidRPr="00414DAE" w:rsidRDefault="007776F7" w:rsidP="000957D2">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C1EB6F" w14:textId="77777777" w:rsidR="007776F7" w:rsidRPr="00414DAE" w:rsidRDefault="007776F7" w:rsidP="000957D2">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2571CDD4" w14:textId="77777777" w:rsidR="007776F7" w:rsidRPr="00414DAE" w:rsidRDefault="007776F7" w:rsidP="000957D2">
            <w:pPr>
              <w:pStyle w:val="TAC"/>
            </w:pPr>
            <w:r w:rsidRPr="00414DAE">
              <w:t>FDD</w:t>
            </w:r>
          </w:p>
        </w:tc>
      </w:tr>
      <w:tr w:rsidR="007776F7" w:rsidRPr="00414DAE" w14:paraId="72F4C7A2" w14:textId="77777777" w:rsidTr="000957D2">
        <w:trPr>
          <w:jc w:val="center"/>
        </w:trPr>
        <w:tc>
          <w:tcPr>
            <w:tcW w:w="1161" w:type="dxa"/>
            <w:tcBorders>
              <w:top w:val="single" w:sz="4" w:space="0" w:color="auto"/>
              <w:left w:val="single" w:sz="4" w:space="0" w:color="auto"/>
              <w:bottom w:val="nil"/>
              <w:right w:val="single" w:sz="4" w:space="0" w:color="auto"/>
            </w:tcBorders>
          </w:tcPr>
          <w:p w14:paraId="7468024F" w14:textId="77777777" w:rsidR="007776F7" w:rsidRPr="00414DAE" w:rsidRDefault="007776F7" w:rsidP="000957D2">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552D8F54" w14:textId="77777777" w:rsidR="007776F7" w:rsidRPr="00414DAE" w:rsidRDefault="007776F7" w:rsidP="000957D2">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4FE06274" w14:textId="77777777" w:rsidR="007776F7" w:rsidRPr="00414DAE" w:rsidRDefault="007776F7" w:rsidP="000957D2">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6E2DED48" w14:textId="77777777" w:rsidR="007776F7" w:rsidRPr="00414DAE" w:rsidRDefault="007776F7" w:rsidP="000957D2">
            <w:pPr>
              <w:pStyle w:val="TAC"/>
            </w:pPr>
            <w:r w:rsidRPr="00414DAE">
              <w:t>FDD</w:t>
            </w:r>
          </w:p>
        </w:tc>
      </w:tr>
      <w:tr w:rsidR="007776F7" w:rsidRPr="00414DAE" w14:paraId="6BB2755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39B8205" w14:textId="77777777" w:rsidR="007776F7" w:rsidRPr="00414DAE" w:rsidRDefault="007776F7" w:rsidP="000957D2">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6FD7D081"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4566EB23" w14:textId="77777777" w:rsidR="007776F7" w:rsidRPr="00414DAE" w:rsidRDefault="007776F7" w:rsidP="000957D2">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18576460" w14:textId="77777777" w:rsidR="007776F7" w:rsidRPr="00414DAE" w:rsidRDefault="007776F7" w:rsidP="000957D2">
            <w:pPr>
              <w:pStyle w:val="TAC"/>
            </w:pPr>
            <w:r w:rsidRPr="00414DAE">
              <w:t>SDL</w:t>
            </w:r>
          </w:p>
        </w:tc>
      </w:tr>
      <w:tr w:rsidR="007776F7" w:rsidRPr="00414DAE" w14:paraId="50D33DC6"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84D5D5B" w14:textId="77777777" w:rsidR="007776F7" w:rsidRPr="00414DAE" w:rsidRDefault="007776F7" w:rsidP="000957D2">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0B034D8B" w14:textId="77777777" w:rsidR="007776F7" w:rsidRPr="00414DAE" w:rsidRDefault="007776F7" w:rsidP="000957D2">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18C28D0A" w14:textId="77777777" w:rsidR="007776F7" w:rsidRPr="00414DAE" w:rsidRDefault="007776F7" w:rsidP="000957D2">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7AA96D4E" w14:textId="77777777" w:rsidR="007776F7" w:rsidRPr="00414DAE" w:rsidRDefault="007776F7" w:rsidP="000957D2">
            <w:pPr>
              <w:pStyle w:val="TAC"/>
            </w:pPr>
            <w:r w:rsidRPr="00414DAE">
              <w:t>SDL</w:t>
            </w:r>
          </w:p>
        </w:tc>
      </w:tr>
      <w:tr w:rsidR="007776F7" w:rsidRPr="00414DAE" w14:paraId="074F0831"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2F5B942" w14:textId="77777777" w:rsidR="007776F7" w:rsidRPr="00414DAE" w:rsidRDefault="007776F7" w:rsidP="000957D2">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37D0FB22" w14:textId="77777777" w:rsidR="007776F7" w:rsidRPr="00414DAE" w:rsidRDefault="007776F7" w:rsidP="000957D2">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73F1F3E" w14:textId="77777777" w:rsidR="007776F7" w:rsidRPr="00414DAE" w:rsidRDefault="007776F7" w:rsidP="000957D2">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B9E69D5" w14:textId="77777777" w:rsidR="007776F7" w:rsidRPr="00414DAE" w:rsidRDefault="007776F7" w:rsidP="000957D2">
            <w:pPr>
              <w:pStyle w:val="TAC"/>
            </w:pPr>
            <w:r w:rsidRPr="00414DAE">
              <w:t>TDD</w:t>
            </w:r>
          </w:p>
        </w:tc>
      </w:tr>
      <w:tr w:rsidR="007776F7" w:rsidRPr="00414DAE" w14:paraId="02750073"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7DFA045B" w14:textId="77777777" w:rsidR="007776F7" w:rsidRPr="00414DAE" w:rsidRDefault="007776F7" w:rsidP="000957D2">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7B861EFA" w14:textId="77777777" w:rsidR="007776F7" w:rsidRPr="00414DAE" w:rsidRDefault="007776F7" w:rsidP="000957D2">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35F49D7" w14:textId="77777777" w:rsidR="007776F7" w:rsidRPr="00414DAE" w:rsidRDefault="007776F7" w:rsidP="000957D2">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59A0A208" w14:textId="77777777" w:rsidR="007776F7" w:rsidRPr="00414DAE" w:rsidRDefault="007776F7" w:rsidP="000957D2">
            <w:pPr>
              <w:pStyle w:val="TAC"/>
            </w:pPr>
            <w:r w:rsidRPr="00414DAE">
              <w:t>TDD</w:t>
            </w:r>
          </w:p>
        </w:tc>
      </w:tr>
      <w:tr w:rsidR="007776F7" w:rsidRPr="00414DAE" w14:paraId="1150792D"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D9EF2B3" w14:textId="77777777" w:rsidR="007776F7" w:rsidRPr="00414DAE" w:rsidRDefault="007776F7" w:rsidP="000957D2">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5D19C57" w14:textId="77777777" w:rsidR="007776F7" w:rsidRPr="00414DAE" w:rsidRDefault="007776F7" w:rsidP="000957D2">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56781E2" w14:textId="77777777" w:rsidR="007776F7" w:rsidRPr="00414DAE" w:rsidRDefault="007776F7" w:rsidP="000957D2">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2EEE917F" w14:textId="77777777" w:rsidR="007776F7" w:rsidRPr="00414DAE" w:rsidRDefault="007776F7" w:rsidP="000957D2">
            <w:pPr>
              <w:pStyle w:val="TAC"/>
            </w:pPr>
            <w:r w:rsidRPr="00414DAE">
              <w:t>TDD</w:t>
            </w:r>
          </w:p>
        </w:tc>
      </w:tr>
      <w:tr w:rsidR="007776F7" w:rsidRPr="00414DAE" w14:paraId="699DDCAC"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57456420" w14:textId="77777777" w:rsidR="007776F7" w:rsidRPr="00414DAE" w:rsidRDefault="007776F7" w:rsidP="000957D2">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1C1F02FC" w14:textId="77777777" w:rsidR="007776F7" w:rsidRPr="00414DAE" w:rsidRDefault="007776F7" w:rsidP="000957D2">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CC22B7A"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00ACE6B" w14:textId="77777777" w:rsidR="007776F7" w:rsidRPr="00414DAE" w:rsidRDefault="007776F7" w:rsidP="000957D2">
            <w:pPr>
              <w:pStyle w:val="TAC"/>
            </w:pPr>
            <w:r w:rsidRPr="00414DAE">
              <w:t xml:space="preserve">SUL </w:t>
            </w:r>
          </w:p>
        </w:tc>
      </w:tr>
      <w:tr w:rsidR="007776F7" w:rsidRPr="00414DAE" w14:paraId="0017E7F7"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827B1C9" w14:textId="77777777" w:rsidR="007776F7" w:rsidRPr="00414DAE" w:rsidRDefault="007776F7" w:rsidP="000957D2">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5DC5D29" w14:textId="77777777" w:rsidR="007776F7" w:rsidRPr="00414DAE" w:rsidRDefault="007776F7" w:rsidP="000957D2">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1EED261"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4209769B" w14:textId="77777777" w:rsidR="007776F7" w:rsidRPr="00414DAE" w:rsidRDefault="007776F7" w:rsidP="000957D2">
            <w:pPr>
              <w:pStyle w:val="TAC"/>
            </w:pPr>
            <w:r w:rsidRPr="00414DAE">
              <w:t xml:space="preserve">SUL </w:t>
            </w:r>
          </w:p>
        </w:tc>
      </w:tr>
      <w:tr w:rsidR="007776F7" w:rsidRPr="00414DAE" w14:paraId="27CFED2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302A9612" w14:textId="77777777" w:rsidR="007776F7" w:rsidRPr="00414DAE" w:rsidRDefault="007776F7" w:rsidP="000957D2">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6CCBF1E0" w14:textId="77777777" w:rsidR="007776F7" w:rsidRPr="00414DAE" w:rsidRDefault="007776F7" w:rsidP="000957D2">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70B14D6"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2F2B3653" w14:textId="77777777" w:rsidR="007776F7" w:rsidRPr="00414DAE" w:rsidRDefault="007776F7" w:rsidP="000957D2">
            <w:pPr>
              <w:pStyle w:val="TAC"/>
            </w:pPr>
            <w:r w:rsidRPr="00414DAE">
              <w:t xml:space="preserve">SUL </w:t>
            </w:r>
          </w:p>
        </w:tc>
      </w:tr>
      <w:tr w:rsidR="007776F7" w:rsidRPr="00414DAE" w14:paraId="73F51F7A" w14:textId="77777777" w:rsidTr="000957D2">
        <w:trPr>
          <w:jc w:val="center"/>
        </w:trPr>
        <w:tc>
          <w:tcPr>
            <w:tcW w:w="1161" w:type="dxa"/>
            <w:tcBorders>
              <w:top w:val="single" w:sz="4" w:space="0" w:color="auto"/>
              <w:left w:val="single" w:sz="4" w:space="0" w:color="auto"/>
              <w:bottom w:val="nil"/>
              <w:right w:val="single" w:sz="4" w:space="0" w:color="auto"/>
            </w:tcBorders>
            <w:hideMark/>
          </w:tcPr>
          <w:p w14:paraId="6ECA2405" w14:textId="77777777" w:rsidR="007776F7" w:rsidRPr="00414DAE" w:rsidRDefault="007776F7" w:rsidP="000957D2">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5BD4C3C2" w14:textId="77777777" w:rsidR="007776F7" w:rsidRPr="00414DAE" w:rsidRDefault="007776F7" w:rsidP="000957D2">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66D1B5"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5F87B344" w14:textId="77777777" w:rsidR="007776F7" w:rsidRPr="00414DAE" w:rsidRDefault="007776F7" w:rsidP="000957D2">
            <w:pPr>
              <w:pStyle w:val="TAC"/>
            </w:pPr>
            <w:r w:rsidRPr="00414DAE">
              <w:t>SUL</w:t>
            </w:r>
          </w:p>
        </w:tc>
      </w:tr>
      <w:tr w:rsidR="007776F7" w:rsidRPr="00414DAE" w14:paraId="01E5E35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hideMark/>
          </w:tcPr>
          <w:p w14:paraId="1DC57B1E" w14:textId="77777777" w:rsidR="007776F7" w:rsidRPr="00414DAE" w:rsidRDefault="007776F7" w:rsidP="000957D2">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3C10E1AD" w14:textId="77777777" w:rsidR="007776F7" w:rsidRPr="00414DAE" w:rsidRDefault="007776F7" w:rsidP="000957D2">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EAE7107"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353308D0" w14:textId="77777777" w:rsidR="007776F7" w:rsidRPr="00414DAE" w:rsidRDefault="007776F7" w:rsidP="000957D2">
            <w:pPr>
              <w:pStyle w:val="TAC"/>
            </w:pPr>
            <w:r w:rsidRPr="00414DAE">
              <w:t>SUL</w:t>
            </w:r>
          </w:p>
        </w:tc>
      </w:tr>
      <w:tr w:rsidR="007776F7" w:rsidRPr="00414DAE" w14:paraId="557F3833"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6B502B6B" w14:textId="77777777" w:rsidR="007776F7" w:rsidRPr="00414DAE" w:rsidRDefault="007776F7" w:rsidP="000957D2">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7D9E9065" w14:textId="77777777" w:rsidR="007776F7" w:rsidRPr="00414DAE" w:rsidRDefault="007776F7" w:rsidP="000957D2">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47167272" w14:textId="77777777" w:rsidR="007776F7" w:rsidRPr="00414DAE" w:rsidRDefault="007776F7" w:rsidP="000957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3314DB7" w14:textId="77777777" w:rsidR="007776F7" w:rsidRPr="00414DAE" w:rsidRDefault="007776F7" w:rsidP="000957D2">
            <w:pPr>
              <w:pStyle w:val="TAC"/>
            </w:pPr>
            <w:r w:rsidRPr="00414DAE">
              <w:t>SUL</w:t>
            </w:r>
          </w:p>
        </w:tc>
      </w:tr>
      <w:tr w:rsidR="007776F7" w:rsidRPr="00414DAE" w14:paraId="7472F7CE" w14:textId="77777777" w:rsidTr="000957D2">
        <w:trPr>
          <w:jc w:val="center"/>
        </w:trPr>
        <w:tc>
          <w:tcPr>
            <w:tcW w:w="1161" w:type="dxa"/>
            <w:tcBorders>
              <w:top w:val="single" w:sz="4" w:space="0" w:color="auto"/>
              <w:left w:val="single" w:sz="4" w:space="0" w:color="auto"/>
              <w:bottom w:val="single" w:sz="4" w:space="0" w:color="auto"/>
              <w:right w:val="single" w:sz="4" w:space="0" w:color="auto"/>
            </w:tcBorders>
          </w:tcPr>
          <w:p w14:paraId="0C9BEAC0" w14:textId="77777777" w:rsidR="007776F7" w:rsidRPr="007776F7" w:rsidRDefault="007776F7" w:rsidP="000957D2">
            <w:pPr>
              <w:pStyle w:val="TAC"/>
              <w:rPr>
                <w:highlight w:val="yellow"/>
              </w:rPr>
            </w:pPr>
            <w:r w:rsidRPr="007776F7">
              <w:rPr>
                <w:highlight w:val="yellow"/>
              </w:rPr>
              <w:t>[n90]</w:t>
            </w:r>
          </w:p>
        </w:tc>
        <w:tc>
          <w:tcPr>
            <w:tcW w:w="2715" w:type="dxa"/>
            <w:tcBorders>
              <w:top w:val="single" w:sz="4" w:space="0" w:color="auto"/>
              <w:left w:val="single" w:sz="4" w:space="0" w:color="auto"/>
              <w:bottom w:val="single" w:sz="4" w:space="0" w:color="auto"/>
              <w:right w:val="single" w:sz="4" w:space="0" w:color="auto"/>
            </w:tcBorders>
          </w:tcPr>
          <w:p w14:paraId="548982A5" w14:textId="77777777" w:rsidR="007776F7" w:rsidRPr="007776F7" w:rsidRDefault="007776F7" w:rsidP="000957D2">
            <w:pPr>
              <w:pStyle w:val="TAC"/>
              <w:rPr>
                <w:highlight w:val="yellow"/>
              </w:rPr>
            </w:pPr>
            <w:r w:rsidRPr="007776F7">
              <w:rPr>
                <w:highlight w:val="yellow"/>
              </w:rPr>
              <w:t>2496 MHz – 2690 MHz</w:t>
            </w:r>
          </w:p>
        </w:tc>
        <w:tc>
          <w:tcPr>
            <w:tcW w:w="2953" w:type="dxa"/>
            <w:tcBorders>
              <w:top w:val="single" w:sz="4" w:space="0" w:color="auto"/>
              <w:left w:val="single" w:sz="4" w:space="0" w:color="auto"/>
              <w:bottom w:val="single" w:sz="4" w:space="0" w:color="auto"/>
              <w:right w:val="single" w:sz="4" w:space="0" w:color="auto"/>
            </w:tcBorders>
          </w:tcPr>
          <w:p w14:paraId="3A65C4F1" w14:textId="77777777" w:rsidR="007776F7" w:rsidRPr="007776F7" w:rsidRDefault="007776F7" w:rsidP="000957D2">
            <w:pPr>
              <w:pStyle w:val="TAC"/>
              <w:rPr>
                <w:highlight w:val="yellow"/>
              </w:rPr>
            </w:pPr>
            <w:r w:rsidRPr="007776F7">
              <w:rPr>
                <w:highlight w:val="yellow"/>
              </w:rPr>
              <w:t>2496 MHz – 2690 MHz</w:t>
            </w:r>
          </w:p>
        </w:tc>
        <w:tc>
          <w:tcPr>
            <w:tcW w:w="908" w:type="dxa"/>
            <w:tcBorders>
              <w:top w:val="single" w:sz="4" w:space="0" w:color="auto"/>
              <w:left w:val="single" w:sz="4" w:space="0" w:color="auto"/>
              <w:bottom w:val="single" w:sz="4" w:space="0" w:color="auto"/>
              <w:right w:val="single" w:sz="4" w:space="0" w:color="auto"/>
            </w:tcBorders>
          </w:tcPr>
          <w:p w14:paraId="6D411296" w14:textId="77777777" w:rsidR="007776F7" w:rsidRPr="007776F7" w:rsidRDefault="007776F7" w:rsidP="000957D2">
            <w:pPr>
              <w:pStyle w:val="TAC"/>
              <w:rPr>
                <w:highlight w:val="yellow"/>
              </w:rPr>
            </w:pPr>
            <w:r w:rsidRPr="007776F7">
              <w:rPr>
                <w:highlight w:val="yellow"/>
              </w:rPr>
              <w:t>TDD</w:t>
            </w:r>
            <w:r w:rsidRPr="007776F7">
              <w:rPr>
                <w:rFonts w:cs="Arial"/>
                <w:highlight w:val="yellow"/>
                <w:vertAlign w:val="superscript"/>
              </w:rPr>
              <w:t>5</w:t>
            </w:r>
          </w:p>
        </w:tc>
      </w:tr>
      <w:tr w:rsidR="007776F7" w:rsidRPr="00414DAE" w14:paraId="67BB6D8A" w14:textId="77777777" w:rsidTr="000957D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9988A7" w14:textId="77777777" w:rsidR="007776F7" w:rsidRPr="00414DAE" w:rsidRDefault="007776F7" w:rsidP="000957D2">
            <w:pPr>
              <w:pStyle w:val="TAN"/>
            </w:pPr>
            <w:r w:rsidRPr="00414DAE">
              <w:t>NOTE 1:</w:t>
            </w:r>
            <w:r w:rsidRPr="00414DAE">
              <w:tab/>
              <w:t>UE that complies with the NR Band n50 minimum requirements in this specification         shall also comply with the NR Band n51 minimum requirements.</w:t>
            </w:r>
          </w:p>
          <w:p w14:paraId="121C6163" w14:textId="77777777" w:rsidR="007776F7" w:rsidRPr="00414DAE" w:rsidRDefault="007776F7" w:rsidP="000957D2">
            <w:pPr>
              <w:pStyle w:val="TAN"/>
            </w:pPr>
            <w:r w:rsidRPr="00414DAE">
              <w:t>NOTE 2:</w:t>
            </w:r>
            <w:r w:rsidRPr="00414DAE">
              <w:tab/>
              <w:t>UE that complies with the NR Band n75 minimum requirements in this specification         shall also comply with the NR Band n76 minimum requirements.</w:t>
            </w:r>
          </w:p>
          <w:p w14:paraId="65D0CA09" w14:textId="77777777" w:rsidR="007776F7" w:rsidRPr="00414DAE" w:rsidRDefault="007776F7" w:rsidP="000957D2">
            <w:pPr>
              <w:pStyle w:val="TAN"/>
              <w:rPr>
                <w:szCs w:val="18"/>
              </w:rPr>
            </w:pPr>
            <w:r w:rsidRPr="00414DAE">
              <w:t>NOTE 3:</w:t>
            </w:r>
            <w:r w:rsidRPr="00414DAE">
              <w:tab/>
              <w:t>Uplink transmission is not allowed at this band for UE with external vehicle-mounted antennas</w:t>
            </w:r>
            <w:r w:rsidRPr="00414DAE">
              <w:rPr>
                <w:szCs w:val="18"/>
              </w:rPr>
              <w:t>.</w:t>
            </w:r>
          </w:p>
          <w:p w14:paraId="15E3A885" w14:textId="77777777" w:rsidR="007776F7" w:rsidRPr="00414DAE" w:rsidRDefault="007776F7" w:rsidP="000957D2">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59C4A359" w14:textId="77777777" w:rsidR="007776F7" w:rsidRPr="00414DAE" w:rsidRDefault="007776F7" w:rsidP="000957D2">
            <w:pPr>
              <w:pStyle w:val="TAN"/>
            </w:pPr>
            <w:r w:rsidRPr="007776F7">
              <w:rPr>
                <w:highlight w:val="yellow"/>
              </w:rPr>
              <w:t>NOTE 5:</w:t>
            </w:r>
            <w:r w:rsidRPr="007776F7">
              <w:rPr>
                <w:highlight w:val="yellow"/>
              </w:rPr>
              <w:tab/>
              <w:t xml:space="preserve">Unless otherwise stated, the applicability of requirements </w:t>
            </w:r>
            <w:r w:rsidRPr="007776F7">
              <w:rPr>
                <w:highlight w:val="yellow"/>
                <w:u w:val="single"/>
              </w:rPr>
              <w:t>for Band [n90] is in accordance with that for Band n41; a UE supporting Band [n90] shall</w:t>
            </w:r>
            <w:r w:rsidRPr="007776F7">
              <w:rPr>
                <w:highlight w:val="yellow"/>
              </w:rPr>
              <w:t xml:space="preserve"> meet the requirements for Band n41.</w:t>
            </w:r>
          </w:p>
        </w:tc>
      </w:tr>
    </w:tbl>
    <w:p w14:paraId="1C6629AA" w14:textId="77777777" w:rsidR="007776F7" w:rsidRPr="00414DAE" w:rsidRDefault="007776F7" w:rsidP="007776F7"/>
    <w:p w14:paraId="2F3B7FAD" w14:textId="77777777" w:rsidR="007776F7" w:rsidRDefault="007776F7" w:rsidP="00E72324"/>
    <w:p w14:paraId="0C98DACE" w14:textId="6EEF64C9" w:rsidR="009A1A40" w:rsidRDefault="00A03C1D" w:rsidP="009A1A40">
      <w:r>
        <w:t>One of the solutions to solve the aforementioned issue</w:t>
      </w:r>
      <w:r w:rsidR="008B47F3">
        <w:t>s</w:t>
      </w:r>
      <w:r>
        <w:t xml:space="preserve"> is to follow same principle as for FDD and SUL bands – mandate supporting the corresponding channel raster shift parameter also for band</w:t>
      </w:r>
      <w:r w:rsidR="006D7047">
        <w:t xml:space="preserve"> n48</w:t>
      </w:r>
      <w:r w:rsidR="00104BC6">
        <w:t>.</w:t>
      </w:r>
      <w:r>
        <w:t xml:space="preserve"> </w:t>
      </w:r>
      <w:r w:rsidR="002F1DC8">
        <w:t>S</w:t>
      </w:r>
      <w:r>
        <w:t xml:space="preserve">ince a UE anyway has to support this feature for FDD and SUL bands, </w:t>
      </w:r>
      <w:r w:rsidR="002F1DC8">
        <w:t xml:space="preserve">our view is that </w:t>
      </w:r>
      <w:r>
        <w:t xml:space="preserve">it will not create </w:t>
      </w:r>
      <w:r w:rsidR="006B1BEF">
        <w:t>substantially</w:t>
      </w:r>
      <w:r>
        <w:t xml:space="preserve"> new functional requirements. </w:t>
      </w:r>
      <w:bookmarkStart w:id="2" w:name="_Toc13821307"/>
      <w:bookmarkStart w:id="3" w:name="_Toc13823307"/>
      <w:r w:rsidR="009A1A40">
        <w:t xml:space="preserve">The specification impact of </w:t>
      </w:r>
      <w:r w:rsidR="00E5681E">
        <w:t>enabling dynamic spectrum sharing for band n48</w:t>
      </w:r>
      <w:r w:rsidR="009A1A40">
        <w:t xml:space="preserve"> will be </w:t>
      </w:r>
      <w:r w:rsidR="00E5681E">
        <w:t>marginal</w:t>
      </w:r>
      <w:r w:rsidR="009A1A40">
        <w:t>, a preliminary analysis for which is provided below</w:t>
      </w:r>
      <w:r w:rsidR="002E35C4">
        <w:t>.</w:t>
      </w:r>
    </w:p>
    <w:p w14:paraId="70FA565F" w14:textId="77777777" w:rsidR="008B47F3" w:rsidRDefault="008B47F3" w:rsidP="009A1A40"/>
    <w:p w14:paraId="71F45FCF" w14:textId="2FC81621" w:rsidR="002E35C4" w:rsidRDefault="002E35C4" w:rsidP="009A1A40">
      <w:r>
        <w:lastRenderedPageBreak/>
        <w:t>From the RAN WG4 perspective, the follow</w:t>
      </w:r>
      <w:r w:rsidR="00A80884">
        <w:t>ing</w:t>
      </w:r>
      <w:r>
        <w:t xml:space="preserve"> aspects should be addressed:</w:t>
      </w:r>
    </w:p>
    <w:p w14:paraId="05018F9E" w14:textId="36E22AEE" w:rsidR="002E35C4" w:rsidRDefault="002E35C4" w:rsidP="002E35C4">
      <w:pPr>
        <w:pStyle w:val="B1"/>
      </w:pPr>
      <w:r>
        <w:t>-</w:t>
      </w:r>
      <w:r>
        <w:tab/>
        <w:t>DL channel raster.</w:t>
      </w:r>
      <w:r w:rsidR="00CE508C">
        <w:t xml:space="preserve"> To align LTE and NR centre frequencies, both carriers have to be configured with the same </w:t>
      </w:r>
      <w:proofErr w:type="spellStart"/>
      <w:r w:rsidR="00CE508C">
        <w:t>Nref</w:t>
      </w:r>
      <w:proofErr w:type="spellEnd"/>
      <w:r w:rsidR="00CE508C">
        <w:t xml:space="preserve"> values, which of course should be a multiple of the channel raster step of the corresponding LTE and NR bands. Since the LTE band 48 has a channel raster of 100kHz and the NR band n48 has the channel raster of 15/30kHz, one of the solutions not requiring any functional changes would be to consider </w:t>
      </w:r>
      <w:proofErr w:type="spellStart"/>
      <w:r w:rsidR="00CE508C">
        <w:t>Nref</w:t>
      </w:r>
      <w:proofErr w:type="spellEnd"/>
      <w:r w:rsidR="00CE508C">
        <w:t xml:space="preserve"> values at step 300kHz. If better flexibility is needed, then a new channel raster of 100kHz can be </w:t>
      </w:r>
      <w:r w:rsidR="002403D2">
        <w:t>considered</w:t>
      </w:r>
      <w:r w:rsidR="00CE508C">
        <w:t xml:space="preserve"> </w:t>
      </w:r>
      <w:r w:rsidR="002403D2">
        <w:t xml:space="preserve">(in a same way as it was done </w:t>
      </w:r>
      <w:r w:rsidR="00CE508C">
        <w:t>as for band n90</w:t>
      </w:r>
      <w:r w:rsidR="002403D2">
        <w:t>)</w:t>
      </w:r>
      <w:r w:rsidR="00CE508C">
        <w:t xml:space="preserve">.  </w:t>
      </w:r>
    </w:p>
    <w:p w14:paraId="550B36AC" w14:textId="627419FB" w:rsidR="002E35C4" w:rsidRDefault="002E35C4" w:rsidP="002E35C4">
      <w:pPr>
        <w:pStyle w:val="B1"/>
      </w:pPr>
      <w:r>
        <w:t>-</w:t>
      </w:r>
      <w:r>
        <w:tab/>
        <w:t xml:space="preserve">UL channel raster. </w:t>
      </w:r>
      <w:r w:rsidR="009A0622">
        <w:t>As already mentioned earlier, s</w:t>
      </w:r>
      <w:r w:rsidRPr="002E35C4">
        <w:t xml:space="preserve">ub-clause 5.4.2.1 of TS 38.101-1 specifies that the channel raster shift is applicable only to FDD and SUL bands, and n90 TDD band. </w:t>
      </w:r>
      <w:r w:rsidR="00450E85">
        <w:t xml:space="preserve">From the RAN WG2 perspective, there already exists a higher layer configuration parameter that indicates whether UL channel raster shift should be applied or not. Furthermore, an additional clarification was introduced after the RAN2#106 meeting specifying that this parameter is applicable to both FDD and TDD bands [3] (see also Annex B). </w:t>
      </w:r>
      <w:r w:rsidRPr="002E35C4">
        <w:t xml:space="preserve">Thus, </w:t>
      </w:r>
      <w:r w:rsidR="00450E85">
        <w:t xml:space="preserve">only </w:t>
      </w:r>
      <w:r w:rsidRPr="002E35C4">
        <w:t>the corresponding sub-clause 5.4.2.1 should be changed to make this parameter applicable to band n48.</w:t>
      </w:r>
      <w:r w:rsidR="004F548D">
        <w:t xml:space="preserve"> </w:t>
      </w:r>
    </w:p>
    <w:p w14:paraId="62E2E073" w14:textId="7E6AF978" w:rsidR="008E7986" w:rsidRDefault="002E35C4" w:rsidP="00BA7CE1">
      <w:pPr>
        <w:pStyle w:val="B1"/>
      </w:pPr>
      <w:r>
        <w:t>-</w:t>
      </w:r>
      <w:r>
        <w:tab/>
        <w:t xml:space="preserve">Sync raster. </w:t>
      </w:r>
      <w:r w:rsidR="00BA7CE1">
        <w:t>As discussed during the RAN4#92bis and RAN4#93 meetings, there can be overlaps between the LTE CRS and NR SSB transmissions</w:t>
      </w:r>
      <w:r w:rsidR="004A51EA">
        <w:t xml:space="preserve"> [5,6]</w:t>
      </w:r>
      <w:r w:rsidR="00BA7CE1">
        <w:t xml:space="preserve">. </w:t>
      </w:r>
      <w:r w:rsidR="004A51EA">
        <w:t>For 1 and 2 port LTE transmission, existing band n48 synchronization pattern C still can work as the corresponding NR SSB can be transmitted in LTE OFDM symbols #1-2 and #8-9. However, if LTE uses 4 antenna port transmission, then all the NR SSB transmission opportunities overlap with the LTE CRS symbols. One solution to this problem</w:t>
      </w:r>
      <w:r w:rsidR="00450E85">
        <w:t xml:space="preserve"> </w:t>
      </w:r>
      <w:bookmarkEnd w:id="2"/>
      <w:bookmarkEnd w:id="3"/>
      <w:r w:rsidR="00BA7CE1">
        <w:t>is to introduce sync pattern B for band n48</w:t>
      </w:r>
      <w:r w:rsidR="000B058C">
        <w:t xml:space="preserve"> </w:t>
      </w:r>
      <w:r w:rsidR="004A51EA">
        <w:t xml:space="preserve">(either </w:t>
      </w:r>
      <w:r w:rsidR="000B058C">
        <w:t xml:space="preserve">in addition to sync pattern C or </w:t>
      </w:r>
      <w:r w:rsidR="004A51EA">
        <w:t>as a</w:t>
      </w:r>
      <w:r w:rsidR="000B058C">
        <w:t xml:space="preserve"> replac</w:t>
      </w:r>
      <w:r w:rsidR="004A51EA">
        <w:t>ement</w:t>
      </w:r>
      <w:r w:rsidR="000B058C">
        <w:t xml:space="preserve"> </w:t>
      </w:r>
      <w:r w:rsidR="004A51EA">
        <w:t xml:space="preserve">of </w:t>
      </w:r>
      <w:r w:rsidR="000B058C">
        <w:t>sync pattern C</w:t>
      </w:r>
      <w:r w:rsidR="00AB0F0B">
        <w:t>)</w:t>
      </w:r>
      <w:r w:rsidR="00F11E45">
        <w:t>, so that the NR SSB can be transmitted in LTE OFDM symbols #2-3</w:t>
      </w:r>
      <w:r w:rsidR="00BA7CE1">
        <w:t>.</w:t>
      </w:r>
    </w:p>
    <w:p w14:paraId="3FA053DB" w14:textId="1B763700" w:rsidR="00CC0756" w:rsidRDefault="00CC0756" w:rsidP="004D3B69">
      <w:r>
        <w:t xml:space="preserve">As for the backward compatibility analysis, it is worth noting that NR TDD band n48 was added after the RAN#84 meeting meaning that it is not anticipated to have legacy devices, which support band n48 but do not support channel raster shift. Thus, </w:t>
      </w:r>
      <w:r w:rsidR="006D7047">
        <w:t>introducing further changes</w:t>
      </w:r>
      <w:r>
        <w:t xml:space="preserve"> </w:t>
      </w:r>
      <w:r w:rsidR="006D7047">
        <w:t>to</w:t>
      </w:r>
      <w:r>
        <w:t xml:space="preserve"> band</w:t>
      </w:r>
      <w:r w:rsidR="002E3CBE">
        <w:t xml:space="preserve"> n48</w:t>
      </w:r>
      <w:r>
        <w:t xml:space="preserve"> does not break any backward compatibility.</w:t>
      </w:r>
    </w:p>
    <w:p w14:paraId="2128B0A7" w14:textId="77777777" w:rsidR="004D3B69" w:rsidRDefault="004D3B69" w:rsidP="004D3B69"/>
    <w:p w14:paraId="462A1D1E" w14:textId="4EF58E1F" w:rsidR="00F03AE3" w:rsidRDefault="00F03AE3" w:rsidP="00F03AE3">
      <w:pPr>
        <w:pStyle w:val="Proposal"/>
      </w:pPr>
      <w:bookmarkStart w:id="4" w:name="_Toc13823832"/>
      <w:bookmarkStart w:id="5" w:name="_Toc18429028"/>
      <w:bookmarkStart w:id="6" w:name="_Toc18588619"/>
      <w:bookmarkStart w:id="7" w:name="_Toc20748892"/>
      <w:bookmarkStart w:id="8" w:name="_Toc20749307"/>
      <w:r>
        <w:t>Proposal:</w:t>
      </w:r>
      <w:r>
        <w:tab/>
      </w:r>
      <w:r w:rsidR="006D7047">
        <w:t>Introduce changes to</w:t>
      </w:r>
      <w:r>
        <w:t xml:space="preserve"> band n48</w:t>
      </w:r>
      <w:r w:rsidR="006D7047">
        <w:t xml:space="preserve"> </w:t>
      </w:r>
      <w:r w:rsidR="00193345">
        <w:t xml:space="preserve">to </w:t>
      </w:r>
      <w:r w:rsidR="006D7047">
        <w:t>enable dynamic spectrum sharing between LTE and NR</w:t>
      </w:r>
      <w:r w:rsidRPr="003E7753">
        <w:t>.</w:t>
      </w:r>
      <w:bookmarkEnd w:id="4"/>
      <w:bookmarkEnd w:id="5"/>
      <w:bookmarkEnd w:id="6"/>
      <w:bookmarkEnd w:id="7"/>
      <w:bookmarkEnd w:id="8"/>
      <w:r w:rsidRPr="003E7753">
        <w:t xml:space="preserve"> </w:t>
      </w:r>
    </w:p>
    <w:p w14:paraId="452F4DD3" w14:textId="77777777" w:rsidR="004E643E" w:rsidRPr="00F03AE3" w:rsidRDefault="004E643E" w:rsidP="00CC0756">
      <w:pPr>
        <w:pStyle w:val="Observation"/>
        <w:rPr>
          <w:b/>
          <w:bCs/>
        </w:rPr>
      </w:pPr>
    </w:p>
    <w:p w14:paraId="34C99636" w14:textId="77777777" w:rsidR="008E7986" w:rsidRDefault="008E7986" w:rsidP="008E7986">
      <w:pPr>
        <w:pStyle w:val="Heading1"/>
      </w:pPr>
      <w:r>
        <w:t>3</w:t>
      </w:r>
      <w:r>
        <w:tab/>
        <w:t>Conclusions</w:t>
      </w:r>
    </w:p>
    <w:p w14:paraId="6F3027FC" w14:textId="0DE3BDEE" w:rsidR="00BA300B" w:rsidRDefault="00CC0756" w:rsidP="006F6DB8">
      <w:r>
        <w:t xml:space="preserve">As more and more </w:t>
      </w:r>
      <w:r w:rsidR="007B7436">
        <w:t xml:space="preserve">TDD </w:t>
      </w:r>
      <w:r>
        <w:t xml:space="preserve">bands </w:t>
      </w:r>
      <w:r w:rsidR="004E643E">
        <w:t xml:space="preserve">are re-farmed from LTE to NR, </w:t>
      </w:r>
      <w:r w:rsidR="007B7436">
        <w:t>it is important to ensure that they can be</w:t>
      </w:r>
      <w:r w:rsidR="004E643E">
        <w:t xml:space="preserve"> shared between </w:t>
      </w:r>
      <w:r w:rsidR="007B7436">
        <w:t xml:space="preserve">the </w:t>
      </w:r>
      <w:r w:rsidR="004E643E">
        <w:t>LTE and NR</w:t>
      </w:r>
      <w:r w:rsidR="007B7436">
        <w:t xml:space="preserve"> systems.</w:t>
      </w:r>
      <w:r w:rsidR="00193345">
        <w:t xml:space="preserve"> </w:t>
      </w:r>
      <w:r w:rsidR="00E5681E">
        <w:t xml:space="preserve">In this discussion paper we have presented motivation for enabling the dynamic spectrum sharing feature for the NR TDD band n48. </w:t>
      </w:r>
      <w:r w:rsidR="00193345">
        <w:t xml:space="preserve">Since </w:t>
      </w:r>
      <w:r w:rsidR="00E5681E">
        <w:t>this band</w:t>
      </w:r>
      <w:r w:rsidR="00193345">
        <w:t xml:space="preserve"> was added after the RAN#84 meeting (June 2019), it is still possible to introduce further changes to enable dynamic spectrum sharing without defining a new band. </w:t>
      </w:r>
    </w:p>
    <w:p w14:paraId="16262272" w14:textId="77777777" w:rsidR="00193345"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193345">
        <w:rPr>
          <w:noProof/>
        </w:rPr>
        <w:t>Proposal:</w:t>
      </w:r>
      <w:r w:rsidR="00193345">
        <w:rPr>
          <w:rFonts w:asciiTheme="minorHAnsi" w:eastAsiaTheme="minorEastAsia" w:hAnsiTheme="minorHAnsi" w:cstheme="minorBidi"/>
          <w:b w:val="0"/>
          <w:bCs w:val="0"/>
          <w:noProof/>
          <w:sz w:val="24"/>
          <w:szCs w:val="24"/>
          <w:lang w:val="de-DE" w:eastAsia="en-GB"/>
        </w:rPr>
        <w:tab/>
      </w:r>
      <w:r w:rsidR="00193345">
        <w:rPr>
          <w:noProof/>
        </w:rPr>
        <w:t>Introduce changes to band n48 to enable dynamic spectrum sharing between LTE and NR.</w:t>
      </w:r>
    </w:p>
    <w:p w14:paraId="769CC3B8" w14:textId="2FEEB0EC" w:rsidR="0062595A" w:rsidRDefault="0062595A" w:rsidP="00193345">
      <w:r>
        <w:fldChar w:fldCharType="end"/>
      </w:r>
      <w:r w:rsidR="00193345">
        <w:t>Following the TSG RAN#85 guidance, we propose to have a new WI purpose of which will be to introduce the corresponding changes to band n48</w:t>
      </w:r>
      <w:r w:rsidR="00547A7B">
        <w:t xml:space="preserve"> [4]</w:t>
      </w:r>
      <w:r w:rsidR="00193345">
        <w:t>.</w:t>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9" w:name="_Ref13820109"/>
      <w:r w:rsidRPr="00887FBB">
        <w:t xml:space="preserve">RP-182883, </w:t>
      </w:r>
      <w:r>
        <w:t>"</w:t>
      </w:r>
      <w:r w:rsidRPr="00887FBB">
        <w:t>New WI proposal: LTE/NR spectrum sharing in Band 41/n41</w:t>
      </w:r>
      <w:r>
        <w:t>"</w:t>
      </w:r>
      <w:r w:rsidRPr="00887FBB">
        <w:t>, KDDI Corporation</w:t>
      </w:r>
    </w:p>
    <w:p w14:paraId="3E1D4582" w14:textId="0E06B81F" w:rsidR="00B22B0B" w:rsidRPr="00B22B0B" w:rsidRDefault="00B22B0B" w:rsidP="00276EE4">
      <w:pPr>
        <w:pStyle w:val="EX"/>
      </w:pPr>
      <w:r w:rsidRPr="00B22B0B">
        <w:t>R4-1907714</w:t>
      </w:r>
      <w:r>
        <w:t>, "</w:t>
      </w:r>
      <w:r w:rsidRPr="00B22B0B">
        <w:t>WF on LTE/NR spectrum sharing in Band 41/n41</w:t>
      </w:r>
      <w:r>
        <w:t>", CMCC</w:t>
      </w:r>
    </w:p>
    <w:p w14:paraId="02656AEC" w14:textId="73062D57" w:rsidR="005E69AE" w:rsidRDefault="000A2256" w:rsidP="00276EE4">
      <w:pPr>
        <w:pStyle w:val="EX"/>
      </w:pPr>
      <w:r w:rsidRPr="000A2256">
        <w:rPr>
          <w:bCs/>
        </w:rPr>
        <w:t>R2-1908161</w:t>
      </w:r>
      <w:r>
        <w:rPr>
          <w:b/>
        </w:rPr>
        <w:t>, "</w:t>
      </w:r>
      <w:r w:rsidRPr="000A2256">
        <w:t>Introduction of a new NR band for LTE/NR spectrum sharing in Band 41/n41</w:t>
      </w:r>
      <w:r>
        <w:t>", Ericsson</w:t>
      </w:r>
      <w:r w:rsidR="005E69AE" w:rsidRPr="004D3578">
        <w:t>.</w:t>
      </w:r>
      <w:bookmarkEnd w:id="9"/>
    </w:p>
    <w:p w14:paraId="4F065A1E" w14:textId="13705C0B" w:rsidR="00547A7B" w:rsidRDefault="00C259D9" w:rsidP="00276EE4">
      <w:pPr>
        <w:pStyle w:val="EX"/>
      </w:pPr>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p>
    <w:p w14:paraId="4AC876D1" w14:textId="729E6F66" w:rsidR="00D5685E" w:rsidRDefault="00D5685E" w:rsidP="00276EE4">
      <w:pPr>
        <w:pStyle w:val="EX"/>
      </w:pPr>
      <w:r w:rsidRPr="00D5685E">
        <w:t>R4-1913331</w:t>
      </w:r>
      <w:r>
        <w:t>, "</w:t>
      </w:r>
      <w:r w:rsidRPr="00D5685E">
        <w:t>Further discussion on DSS in LTE re</w:t>
      </w:r>
      <w:r>
        <w:t>-</w:t>
      </w:r>
      <w:r w:rsidRPr="00D5685E">
        <w:t>farming bands</w:t>
      </w:r>
      <w:r>
        <w:t>", Samsung</w:t>
      </w:r>
    </w:p>
    <w:p w14:paraId="08C5B690" w14:textId="62631C8C" w:rsidR="002675F0" w:rsidRPr="002675F0" w:rsidRDefault="00D5685E" w:rsidP="002675F0">
      <w:pPr>
        <w:pStyle w:val="EX"/>
      </w:pPr>
      <w:r w:rsidRPr="00D5685E">
        <w:t>R4-1915312</w:t>
      </w:r>
      <w:r>
        <w:t>, "</w:t>
      </w:r>
      <w:r w:rsidRPr="00D5685E">
        <w:t>Views on dynamic spectrum sharing between LTE band 48 and NR band n48</w:t>
      </w:r>
      <w:r>
        <w:t>", Google Inc.</w:t>
      </w:r>
    </w:p>
    <w:p w14:paraId="29B02258" w14:textId="6554BC4B" w:rsidR="007776F7" w:rsidRDefault="00080512" w:rsidP="007776F7">
      <w:pPr>
        <w:pStyle w:val="Heading8"/>
      </w:pPr>
      <w:r w:rsidRPr="004D3578">
        <w:br w:type="page"/>
      </w:r>
      <w:bookmarkStart w:id="10" w:name="_Toc2086459"/>
      <w:r w:rsidRPr="004D3578">
        <w:lastRenderedPageBreak/>
        <w:t xml:space="preserve">Annex </w:t>
      </w:r>
      <w:r w:rsidR="005E69AE">
        <w:t>A</w:t>
      </w:r>
      <w:r w:rsidRPr="004D3578">
        <w:t xml:space="preserve"> (</w:t>
      </w:r>
      <w:r w:rsidR="007933DD">
        <w:t>excerpt from TS 38.101-1</w:t>
      </w:r>
      <w:r w:rsidRPr="004D3578">
        <w:t>):</w:t>
      </w:r>
      <w:r w:rsidRPr="004D3578">
        <w:br/>
      </w:r>
      <w:bookmarkEnd w:id="10"/>
    </w:p>
    <w:p w14:paraId="0932EA00" w14:textId="77777777" w:rsidR="007776F7" w:rsidRPr="00414DAE" w:rsidRDefault="007776F7" w:rsidP="007776F7">
      <w:pPr>
        <w:pStyle w:val="Heading3"/>
        <w:ind w:left="0" w:firstLine="0"/>
      </w:pPr>
      <w:bookmarkStart w:id="11" w:name="_Toc13119457"/>
      <w:r w:rsidRPr="00414DAE">
        <w:t>5.4.2</w:t>
      </w:r>
      <w:r w:rsidRPr="00414DAE">
        <w:tab/>
      </w:r>
      <w:r w:rsidRPr="00414DAE">
        <w:rPr>
          <w:rFonts w:hint="eastAsia"/>
        </w:rPr>
        <w:t xml:space="preserve">Channel </w:t>
      </w:r>
      <w:r w:rsidRPr="00414DAE">
        <w:t>r</w:t>
      </w:r>
      <w:r w:rsidRPr="00414DAE">
        <w:rPr>
          <w:rFonts w:hint="eastAsia"/>
        </w:rPr>
        <w:t>aster</w:t>
      </w:r>
      <w:bookmarkEnd w:id="11"/>
    </w:p>
    <w:p w14:paraId="0147A811" w14:textId="77777777" w:rsidR="007776F7" w:rsidRPr="00414DAE" w:rsidRDefault="007776F7" w:rsidP="007776F7">
      <w:pPr>
        <w:pStyle w:val="Heading4"/>
        <w:ind w:left="0" w:firstLine="0"/>
      </w:pPr>
      <w:bookmarkStart w:id="12" w:name="_Toc13119458"/>
      <w:r w:rsidRPr="00414DAE">
        <w:t>5.4.2.1</w:t>
      </w:r>
      <w:r w:rsidRPr="00414DAE">
        <w:tab/>
        <w:t>NR-ARFCN and c</w:t>
      </w:r>
      <w:r w:rsidRPr="00414DAE">
        <w:rPr>
          <w:rFonts w:hint="eastAsia"/>
        </w:rPr>
        <w:t xml:space="preserve">hannel </w:t>
      </w:r>
      <w:r w:rsidRPr="00414DAE">
        <w:t>r</w:t>
      </w:r>
      <w:r w:rsidRPr="00414DAE">
        <w:rPr>
          <w:rFonts w:hint="eastAsia"/>
        </w:rPr>
        <w:t>aster</w:t>
      </w:r>
      <w:bookmarkEnd w:id="12"/>
    </w:p>
    <w:p w14:paraId="35075224" w14:textId="77777777" w:rsidR="007776F7" w:rsidRPr="00414DAE" w:rsidRDefault="007776F7" w:rsidP="007776F7">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14:paraId="74E7113C" w14:textId="77777777" w:rsidR="007776F7" w:rsidRPr="00414DAE" w:rsidRDefault="007776F7" w:rsidP="007776F7">
      <w:pPr>
        <w:rPr>
          <w:rFonts w:eastAsia="Yu Mincho"/>
        </w:rPr>
      </w:pPr>
      <w:r w:rsidRPr="00414DAE">
        <w:rPr>
          <w:rFonts w:eastAsia="Yu Mincho"/>
        </w:rPr>
        <w:t xml:space="preserve">The global frequency raster is defined for all frequencies from 0 to 100 GHz. The granularity of the global frequency raster is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5F8D0E30" w14:textId="77777777" w:rsidR="007776F7" w:rsidRPr="00414DAE" w:rsidRDefault="007776F7" w:rsidP="007776F7">
      <w:pPr>
        <w:rPr>
          <w:rFonts w:eastAsia="Yu Mincho"/>
        </w:rPr>
      </w:pPr>
      <w:r w:rsidRPr="00414DAE">
        <w:rPr>
          <w:rFonts w:eastAsia="Yu Mincho"/>
        </w:rPr>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w:t>
      </w:r>
      <w:proofErr w:type="spellStart"/>
      <w:r w:rsidRPr="00414DAE">
        <w:rPr>
          <w:rFonts w:eastAsia="Yu Mincho"/>
        </w:rPr>
        <w:t>N</w:t>
      </w:r>
      <w:r w:rsidRPr="00414DAE">
        <w:rPr>
          <w:rFonts w:eastAsia="Yu Mincho"/>
          <w:vertAlign w:val="subscript"/>
        </w:rPr>
        <w:t>Ref</w:t>
      </w:r>
      <w:proofErr w:type="spellEnd"/>
      <w:r w:rsidRPr="00414DAE">
        <w:rPr>
          <w:rFonts w:eastAsia="Yu Mincho"/>
          <w:vertAlign w:val="subscript"/>
        </w:rPr>
        <w:t>-Offs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14:paraId="41663283" w14:textId="77777777" w:rsidR="007776F7" w:rsidRPr="00414DAE" w:rsidRDefault="007776F7" w:rsidP="007776F7">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14:paraId="08AC94B9" w14:textId="77777777" w:rsidR="007776F7" w:rsidRPr="00414DAE" w:rsidRDefault="007776F7" w:rsidP="007776F7">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776F7" w:rsidRPr="00414DAE" w14:paraId="2E2B2D8C" w14:textId="77777777" w:rsidTr="000957D2">
        <w:trPr>
          <w:jc w:val="center"/>
        </w:trPr>
        <w:tc>
          <w:tcPr>
            <w:tcW w:w="2241" w:type="dxa"/>
            <w:shd w:val="clear" w:color="auto" w:fill="auto"/>
            <w:vAlign w:val="center"/>
          </w:tcPr>
          <w:p w14:paraId="5FD23B79" w14:textId="77777777" w:rsidR="007776F7" w:rsidRPr="00414DAE" w:rsidRDefault="007776F7" w:rsidP="000957D2">
            <w:pPr>
              <w:pStyle w:val="TAH"/>
              <w:rPr>
                <w:lang w:val="en-US"/>
              </w:rPr>
            </w:pPr>
            <w:r w:rsidRPr="00414DAE">
              <w:t>Frequency range</w:t>
            </w:r>
            <w:r w:rsidRPr="00414DAE">
              <w:rPr>
                <w:lang w:val="en-US"/>
              </w:rPr>
              <w:t xml:space="preserve"> (MHz)</w:t>
            </w:r>
          </w:p>
        </w:tc>
        <w:tc>
          <w:tcPr>
            <w:tcW w:w="1369" w:type="dxa"/>
            <w:shd w:val="clear" w:color="auto" w:fill="auto"/>
            <w:vAlign w:val="center"/>
          </w:tcPr>
          <w:p w14:paraId="1F4068A0" w14:textId="77777777" w:rsidR="007776F7" w:rsidRPr="00414DAE" w:rsidRDefault="007776F7" w:rsidP="000957D2">
            <w:pPr>
              <w:pStyle w:val="TAH"/>
            </w:pPr>
            <w:proofErr w:type="spellStart"/>
            <w:r w:rsidRPr="00414DAE">
              <w:t>ΔF</w:t>
            </w:r>
            <w:r w:rsidRPr="00414DAE">
              <w:rPr>
                <w:vertAlign w:val="subscript"/>
              </w:rPr>
              <w:t>Global</w:t>
            </w:r>
            <w:proofErr w:type="spellEnd"/>
            <w:r w:rsidRPr="00414DAE">
              <w:rPr>
                <w:vertAlign w:val="subscript"/>
              </w:rPr>
              <w:t xml:space="preserve"> </w:t>
            </w:r>
            <w:r w:rsidRPr="00414DAE">
              <w:t>(kHz)</w:t>
            </w:r>
          </w:p>
        </w:tc>
        <w:tc>
          <w:tcPr>
            <w:tcW w:w="1590" w:type="dxa"/>
            <w:shd w:val="clear" w:color="auto" w:fill="auto"/>
            <w:vAlign w:val="center"/>
          </w:tcPr>
          <w:p w14:paraId="04FA8989" w14:textId="77777777" w:rsidR="007776F7" w:rsidRPr="00414DAE" w:rsidRDefault="007776F7" w:rsidP="000957D2">
            <w:pPr>
              <w:pStyle w:val="TAH"/>
            </w:pPr>
            <w:r w:rsidRPr="00414DAE">
              <w:t>F</w:t>
            </w:r>
            <w:r w:rsidRPr="00414DAE">
              <w:rPr>
                <w:vertAlign w:val="subscript"/>
              </w:rPr>
              <w:t>REF-Offs</w:t>
            </w:r>
            <w:r w:rsidRPr="00414DAE">
              <w:t xml:space="preserve"> (MHz)</w:t>
            </w:r>
          </w:p>
        </w:tc>
        <w:tc>
          <w:tcPr>
            <w:tcW w:w="1134" w:type="dxa"/>
            <w:shd w:val="clear" w:color="auto" w:fill="auto"/>
            <w:vAlign w:val="center"/>
          </w:tcPr>
          <w:p w14:paraId="1A7B0438" w14:textId="77777777" w:rsidR="007776F7" w:rsidRPr="00414DAE" w:rsidRDefault="007776F7" w:rsidP="000957D2">
            <w:pPr>
              <w:pStyle w:val="TAH"/>
            </w:pPr>
            <w:r w:rsidRPr="00414DAE">
              <w:t>N</w:t>
            </w:r>
            <w:r w:rsidRPr="00414DAE">
              <w:rPr>
                <w:vertAlign w:val="subscript"/>
              </w:rPr>
              <w:t>REF-Offs</w:t>
            </w:r>
          </w:p>
        </w:tc>
        <w:tc>
          <w:tcPr>
            <w:tcW w:w="1935" w:type="dxa"/>
            <w:shd w:val="clear" w:color="auto" w:fill="auto"/>
            <w:vAlign w:val="center"/>
          </w:tcPr>
          <w:p w14:paraId="7C5D9BB3" w14:textId="77777777" w:rsidR="007776F7" w:rsidRPr="00414DAE" w:rsidRDefault="007776F7" w:rsidP="000957D2">
            <w:pPr>
              <w:pStyle w:val="TAH"/>
            </w:pPr>
            <w:r w:rsidRPr="00414DAE">
              <w:t>Range of N</w:t>
            </w:r>
            <w:r w:rsidRPr="00414DAE">
              <w:rPr>
                <w:vertAlign w:val="subscript"/>
              </w:rPr>
              <w:t>REF</w:t>
            </w:r>
          </w:p>
        </w:tc>
      </w:tr>
      <w:tr w:rsidR="007776F7" w:rsidRPr="00414DAE" w14:paraId="308A2D25" w14:textId="77777777" w:rsidTr="000957D2">
        <w:trPr>
          <w:jc w:val="center"/>
        </w:trPr>
        <w:tc>
          <w:tcPr>
            <w:tcW w:w="2241" w:type="dxa"/>
            <w:shd w:val="clear" w:color="auto" w:fill="auto"/>
            <w:vAlign w:val="center"/>
          </w:tcPr>
          <w:p w14:paraId="497F0FBA" w14:textId="77777777" w:rsidR="007776F7" w:rsidRPr="00414DAE" w:rsidRDefault="007776F7" w:rsidP="000957D2">
            <w:pPr>
              <w:pStyle w:val="TAC"/>
            </w:pPr>
            <w:r w:rsidRPr="00414DAE">
              <w:t>0 – 3000</w:t>
            </w:r>
          </w:p>
        </w:tc>
        <w:tc>
          <w:tcPr>
            <w:tcW w:w="1369" w:type="dxa"/>
            <w:shd w:val="clear" w:color="auto" w:fill="auto"/>
            <w:vAlign w:val="center"/>
          </w:tcPr>
          <w:p w14:paraId="2A8B316E" w14:textId="77777777" w:rsidR="007776F7" w:rsidRPr="00414DAE" w:rsidRDefault="007776F7" w:rsidP="000957D2">
            <w:pPr>
              <w:pStyle w:val="TAC"/>
            </w:pPr>
            <w:r w:rsidRPr="00414DAE">
              <w:t>5</w:t>
            </w:r>
          </w:p>
        </w:tc>
        <w:tc>
          <w:tcPr>
            <w:tcW w:w="1590" w:type="dxa"/>
            <w:shd w:val="clear" w:color="auto" w:fill="auto"/>
            <w:vAlign w:val="center"/>
          </w:tcPr>
          <w:p w14:paraId="38F42127" w14:textId="77777777" w:rsidR="007776F7" w:rsidRPr="00414DAE" w:rsidRDefault="007776F7" w:rsidP="000957D2">
            <w:pPr>
              <w:pStyle w:val="TAC"/>
            </w:pPr>
            <w:r w:rsidRPr="00414DAE">
              <w:t>0</w:t>
            </w:r>
          </w:p>
        </w:tc>
        <w:tc>
          <w:tcPr>
            <w:tcW w:w="1134" w:type="dxa"/>
            <w:shd w:val="clear" w:color="auto" w:fill="auto"/>
            <w:vAlign w:val="center"/>
          </w:tcPr>
          <w:p w14:paraId="08A8A6FE" w14:textId="77777777" w:rsidR="007776F7" w:rsidRPr="00414DAE" w:rsidRDefault="007776F7" w:rsidP="000957D2">
            <w:pPr>
              <w:pStyle w:val="TAC"/>
            </w:pPr>
            <w:r w:rsidRPr="00414DAE">
              <w:t>0</w:t>
            </w:r>
          </w:p>
        </w:tc>
        <w:tc>
          <w:tcPr>
            <w:tcW w:w="1935" w:type="dxa"/>
            <w:shd w:val="clear" w:color="auto" w:fill="auto"/>
            <w:vAlign w:val="center"/>
          </w:tcPr>
          <w:p w14:paraId="491B1F3C" w14:textId="77777777" w:rsidR="007776F7" w:rsidRPr="00414DAE" w:rsidRDefault="007776F7" w:rsidP="000957D2">
            <w:pPr>
              <w:pStyle w:val="TAC"/>
            </w:pPr>
            <w:r w:rsidRPr="00414DAE">
              <w:t>0 – 599999</w:t>
            </w:r>
          </w:p>
        </w:tc>
      </w:tr>
      <w:tr w:rsidR="007776F7" w:rsidRPr="00414DAE" w14:paraId="1AAE380F" w14:textId="77777777" w:rsidTr="000957D2">
        <w:trPr>
          <w:jc w:val="center"/>
        </w:trPr>
        <w:tc>
          <w:tcPr>
            <w:tcW w:w="2241" w:type="dxa"/>
            <w:shd w:val="clear" w:color="auto" w:fill="auto"/>
            <w:vAlign w:val="center"/>
          </w:tcPr>
          <w:p w14:paraId="3FF2B0F2" w14:textId="77777777" w:rsidR="007776F7" w:rsidRPr="00414DAE" w:rsidRDefault="007776F7" w:rsidP="000957D2">
            <w:pPr>
              <w:pStyle w:val="TAC"/>
            </w:pPr>
            <w:r w:rsidRPr="00414DAE">
              <w:t>3000 – 24250</w:t>
            </w:r>
          </w:p>
        </w:tc>
        <w:tc>
          <w:tcPr>
            <w:tcW w:w="1369" w:type="dxa"/>
            <w:shd w:val="clear" w:color="auto" w:fill="auto"/>
            <w:vAlign w:val="center"/>
          </w:tcPr>
          <w:p w14:paraId="5C7AF8D9" w14:textId="77777777" w:rsidR="007776F7" w:rsidRPr="00414DAE" w:rsidRDefault="007776F7" w:rsidP="000957D2">
            <w:pPr>
              <w:pStyle w:val="TAC"/>
            </w:pPr>
            <w:r w:rsidRPr="00414DAE">
              <w:t>15</w:t>
            </w:r>
          </w:p>
        </w:tc>
        <w:tc>
          <w:tcPr>
            <w:tcW w:w="1590" w:type="dxa"/>
            <w:shd w:val="clear" w:color="auto" w:fill="auto"/>
            <w:vAlign w:val="center"/>
          </w:tcPr>
          <w:p w14:paraId="74A97ADD" w14:textId="77777777" w:rsidR="007776F7" w:rsidRPr="00414DAE" w:rsidRDefault="007776F7" w:rsidP="000957D2">
            <w:pPr>
              <w:pStyle w:val="TAC"/>
            </w:pPr>
            <w:r w:rsidRPr="00414DAE">
              <w:t>3000</w:t>
            </w:r>
          </w:p>
        </w:tc>
        <w:tc>
          <w:tcPr>
            <w:tcW w:w="1134" w:type="dxa"/>
            <w:shd w:val="clear" w:color="auto" w:fill="auto"/>
            <w:vAlign w:val="center"/>
          </w:tcPr>
          <w:p w14:paraId="24DB6EEA" w14:textId="77777777" w:rsidR="007776F7" w:rsidRPr="00414DAE" w:rsidRDefault="007776F7" w:rsidP="000957D2">
            <w:pPr>
              <w:pStyle w:val="TAC"/>
            </w:pPr>
            <w:r w:rsidRPr="00414DAE">
              <w:t>600000</w:t>
            </w:r>
          </w:p>
        </w:tc>
        <w:tc>
          <w:tcPr>
            <w:tcW w:w="1935" w:type="dxa"/>
            <w:shd w:val="clear" w:color="auto" w:fill="auto"/>
            <w:vAlign w:val="center"/>
          </w:tcPr>
          <w:p w14:paraId="113ADFF3" w14:textId="77777777" w:rsidR="007776F7" w:rsidRPr="00414DAE" w:rsidRDefault="007776F7" w:rsidP="000957D2">
            <w:pPr>
              <w:pStyle w:val="TAC"/>
            </w:pPr>
            <w:r w:rsidRPr="00414DAE">
              <w:t>600000 – 2016666</w:t>
            </w:r>
          </w:p>
        </w:tc>
      </w:tr>
    </w:tbl>
    <w:p w14:paraId="28A95591" w14:textId="77777777" w:rsidR="007776F7" w:rsidRPr="00414DAE" w:rsidRDefault="007776F7" w:rsidP="007776F7">
      <w:pPr>
        <w:rPr>
          <w:rFonts w:eastAsia="Yu Mincho"/>
        </w:rPr>
      </w:pPr>
    </w:p>
    <w:p w14:paraId="03446569" w14:textId="77777777" w:rsidR="007776F7" w:rsidRPr="00414DAE" w:rsidRDefault="007776F7" w:rsidP="007776F7">
      <w:pPr>
        <w:rPr>
          <w:rFonts w:eastAsia="Yu Mincho"/>
        </w:rPr>
      </w:pPr>
      <w:r w:rsidRPr="00414DAE">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414DAE">
        <w:rPr>
          <w:rFonts w:eastAsia="Yu Mincho"/>
        </w:rPr>
        <w:t>ΔF</w:t>
      </w:r>
      <w:r w:rsidRPr="00414DAE">
        <w:rPr>
          <w:rFonts w:eastAsia="Yu Mincho"/>
          <w:vertAlign w:val="subscript"/>
        </w:rPr>
        <w:t>Raster</w:t>
      </w:r>
      <w:proofErr w:type="spellEnd"/>
      <w:r w:rsidRPr="00414DAE">
        <w:rPr>
          <w:rFonts w:eastAsia="Yu Mincho"/>
        </w:rPr>
        <w:t xml:space="preserve">, which may be equal to or larger than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71F3166D" w14:textId="77777777" w:rsidR="007776F7" w:rsidRPr="00414DAE" w:rsidRDefault="007776F7" w:rsidP="007776F7">
      <w:pPr>
        <w:rPr>
          <w:rFonts w:eastAsia="Yu Mincho"/>
        </w:rPr>
      </w:pPr>
      <w:r w:rsidRPr="007776F7">
        <w:rPr>
          <w:rFonts w:eastAsia="Yu Mincho" w:hint="eastAsia"/>
          <w:highlight w:val="yellow"/>
        </w:rPr>
        <w:t>For SUL bands</w:t>
      </w:r>
      <w:r w:rsidRPr="007776F7">
        <w:rPr>
          <w:rFonts w:eastAsia="Yu Mincho"/>
          <w:highlight w:val="yellow"/>
        </w:rPr>
        <w:t xml:space="preserve">, for the uplink of all FDD bands </w:t>
      </w:r>
      <w:r w:rsidRPr="007776F7">
        <w:rPr>
          <w:rFonts w:eastAsia="Yu Mincho" w:hint="eastAsia"/>
          <w:highlight w:val="yellow"/>
        </w:rPr>
        <w:t>defined in Table 5.2</w:t>
      </w:r>
      <w:r w:rsidRPr="007776F7">
        <w:rPr>
          <w:rFonts w:eastAsia="Yu Mincho"/>
          <w:highlight w:val="yellow"/>
        </w:rPr>
        <w:t xml:space="preserve">-1 and for </w:t>
      </w:r>
      <w:r w:rsidRPr="007776F7">
        <w:rPr>
          <w:rFonts w:eastAsia="Yu Mincho"/>
          <w:highlight w:val="yellow"/>
          <w:u w:val="single"/>
        </w:rPr>
        <w:t>Band [n90]</w:t>
      </w:r>
    </w:p>
    <w:p w14:paraId="15B05707" w14:textId="77777777" w:rsidR="007776F7" w:rsidRPr="00414DAE" w:rsidRDefault="007776F7" w:rsidP="007776F7">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14:paraId="290762AA" w14:textId="77777777" w:rsidR="007776F7" w:rsidRPr="00414DAE" w:rsidRDefault="007776F7" w:rsidP="007776F7">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14:paraId="1B60D34D" w14:textId="77777777" w:rsidR="007776F7" w:rsidRPr="00414DAE" w:rsidRDefault="007776F7" w:rsidP="007776F7">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14:paraId="72AF55A1" w14:textId="637998B8" w:rsidR="007776F7" w:rsidRDefault="007776F7" w:rsidP="007776F7"/>
    <w:p w14:paraId="6A4F5A7D" w14:textId="77777777" w:rsidR="00EF0142" w:rsidRDefault="00EF0142">
      <w:pPr>
        <w:spacing w:after="0"/>
      </w:pPr>
      <w:r>
        <w:br w:type="page"/>
      </w:r>
    </w:p>
    <w:p w14:paraId="014F5C4F" w14:textId="1F6797E3" w:rsidR="00EF0142" w:rsidRDefault="00EF0142" w:rsidP="00EF0142">
      <w:pPr>
        <w:pStyle w:val="Heading8"/>
      </w:pPr>
      <w:r w:rsidRPr="004D3578">
        <w:lastRenderedPageBreak/>
        <w:t xml:space="preserve">Annex </w:t>
      </w:r>
      <w:r>
        <w:t>B</w:t>
      </w:r>
      <w:r w:rsidRPr="004D3578">
        <w:t xml:space="preserve"> (</w:t>
      </w:r>
      <w:r w:rsidR="007933DD">
        <w:t>excerpt from TS 38.331</w:t>
      </w:r>
      <w:r w:rsidRPr="004D3578">
        <w:t>):</w:t>
      </w:r>
      <w:r w:rsidRPr="004D3578">
        <w:br/>
      </w:r>
    </w:p>
    <w:p w14:paraId="7D0A18B6" w14:textId="77777777" w:rsidR="00EF0142" w:rsidRPr="00A047D1" w:rsidRDefault="00EF0142" w:rsidP="00EF0142">
      <w:pPr>
        <w:pStyle w:val="Heading4"/>
        <w:rPr>
          <w:i/>
          <w:noProof/>
        </w:rPr>
      </w:pPr>
      <w:proofErr w:type="spellStart"/>
      <w:r w:rsidRPr="00A047D1">
        <w:rPr>
          <w:i/>
        </w:rPr>
        <w:t>FrequencyInfoUL</w:t>
      </w:r>
      <w:proofErr w:type="spellEnd"/>
    </w:p>
    <w:p w14:paraId="0762FA6D" w14:textId="77777777" w:rsidR="00EF0142" w:rsidRPr="00A047D1" w:rsidRDefault="00EF0142" w:rsidP="00EF0142">
      <w:r w:rsidRPr="00A047D1">
        <w:t xml:space="preserve">The IE </w:t>
      </w:r>
      <w:proofErr w:type="spellStart"/>
      <w:r w:rsidRPr="00A047D1">
        <w:rPr>
          <w:i/>
        </w:rPr>
        <w:t>FrequencyInfoUL</w:t>
      </w:r>
      <w:proofErr w:type="spellEnd"/>
      <w:r w:rsidRPr="00A047D1">
        <w:rPr>
          <w:i/>
        </w:rPr>
        <w:t xml:space="preserve"> </w:t>
      </w:r>
      <w:r w:rsidRPr="00A047D1">
        <w:t>provides basic parameters of an uplink carrier and transmission thereon.</w:t>
      </w:r>
    </w:p>
    <w:p w14:paraId="7B2DE842" w14:textId="77777777" w:rsidR="00EF0142" w:rsidRPr="00A047D1" w:rsidRDefault="00EF0142" w:rsidP="00EF0142">
      <w:pPr>
        <w:pStyle w:val="TH"/>
      </w:pPr>
      <w:proofErr w:type="spellStart"/>
      <w:r w:rsidRPr="00A047D1">
        <w:rPr>
          <w:bCs/>
          <w:i/>
          <w:iCs/>
        </w:rPr>
        <w:t>FrequencyInfoUL</w:t>
      </w:r>
      <w:proofErr w:type="spellEnd"/>
      <w:r w:rsidRPr="00A047D1">
        <w:rPr>
          <w:bCs/>
          <w:i/>
          <w:iCs/>
        </w:rPr>
        <w:t xml:space="preserve"> </w:t>
      </w:r>
      <w:r w:rsidRPr="00A047D1">
        <w:t>information element</w:t>
      </w:r>
    </w:p>
    <w:p w14:paraId="2B3422D0" w14:textId="77777777" w:rsidR="00EF0142" w:rsidRPr="00A047D1" w:rsidRDefault="00EF0142" w:rsidP="00EF0142">
      <w:pPr>
        <w:pStyle w:val="PL"/>
      </w:pPr>
      <w:r w:rsidRPr="00A047D1">
        <w:t>-- ASN1START</w:t>
      </w:r>
    </w:p>
    <w:p w14:paraId="0A2862B4" w14:textId="77777777" w:rsidR="00EF0142" w:rsidRPr="00A047D1" w:rsidRDefault="00EF0142" w:rsidP="00EF0142">
      <w:pPr>
        <w:pStyle w:val="PL"/>
      </w:pPr>
      <w:r w:rsidRPr="00A047D1">
        <w:t>-- TAG-FREQUENCYINFOUL-START</w:t>
      </w:r>
    </w:p>
    <w:p w14:paraId="4A5F3E66" w14:textId="77777777" w:rsidR="00EF0142" w:rsidRPr="00A047D1" w:rsidRDefault="00EF0142" w:rsidP="00EF0142">
      <w:pPr>
        <w:pStyle w:val="PL"/>
      </w:pPr>
    </w:p>
    <w:p w14:paraId="42E9B2EF" w14:textId="77777777" w:rsidR="00EF0142" w:rsidRPr="00A047D1" w:rsidRDefault="00EF0142" w:rsidP="00EF0142">
      <w:pPr>
        <w:pStyle w:val="PL"/>
      </w:pPr>
      <w:r w:rsidRPr="00A047D1">
        <w:t>FrequencyInfoUL ::=                 SEQUENCE {</w:t>
      </w:r>
    </w:p>
    <w:p w14:paraId="1A825989" w14:textId="77777777" w:rsidR="00EF0142" w:rsidRPr="00A047D1" w:rsidRDefault="00EF0142" w:rsidP="00EF0142">
      <w:pPr>
        <w:pStyle w:val="PL"/>
      </w:pPr>
      <w:r w:rsidRPr="00A047D1">
        <w:t xml:space="preserve">    frequencyBandList                   MultiFrequencyBandListNR                                OPTIONAL,   -- Cond FDD-OrSUL</w:t>
      </w:r>
    </w:p>
    <w:p w14:paraId="15B1A707" w14:textId="77777777" w:rsidR="00EF0142" w:rsidRPr="00A047D1" w:rsidRDefault="00EF0142" w:rsidP="00EF0142">
      <w:pPr>
        <w:pStyle w:val="PL"/>
      </w:pPr>
      <w:r w:rsidRPr="00A047D1">
        <w:t xml:space="preserve">    absoluteFrequencyPointA             ARFCN-ValueNR                                           OPTIONAL,   -- Cond FDD-OrSUL</w:t>
      </w:r>
    </w:p>
    <w:p w14:paraId="5B616B3E" w14:textId="77777777" w:rsidR="00EF0142" w:rsidRPr="00A047D1" w:rsidRDefault="00EF0142" w:rsidP="00EF0142">
      <w:pPr>
        <w:pStyle w:val="PL"/>
      </w:pPr>
      <w:r w:rsidRPr="00A047D1">
        <w:t xml:space="preserve">    scs-SpecificCarrierList             SEQUENCE (SIZE (1..maxSCSs)) OF SCS-SpecificCarrier,</w:t>
      </w:r>
    </w:p>
    <w:p w14:paraId="435C101A" w14:textId="77777777" w:rsidR="00EF0142" w:rsidRPr="00A047D1" w:rsidRDefault="00EF0142" w:rsidP="00EF0142">
      <w:pPr>
        <w:pStyle w:val="PL"/>
      </w:pPr>
      <w:r w:rsidRPr="00A047D1">
        <w:t xml:space="preserve">    additionalSpectrumEmission          AdditionalSpectrumEmission                              OPTIONAL,   -- Need S</w:t>
      </w:r>
    </w:p>
    <w:p w14:paraId="3DE28279" w14:textId="77777777" w:rsidR="00EF0142" w:rsidRPr="00A047D1" w:rsidRDefault="00EF0142" w:rsidP="00EF0142">
      <w:pPr>
        <w:pStyle w:val="PL"/>
      </w:pPr>
      <w:r w:rsidRPr="00A047D1">
        <w:t xml:space="preserve">    p-Max                               P-Max                                                   OPTIONAL,   -- Need S</w:t>
      </w:r>
    </w:p>
    <w:p w14:paraId="35B42B4F" w14:textId="77777777" w:rsidR="00EF0142" w:rsidRPr="00A047D1" w:rsidRDefault="00EF0142" w:rsidP="00EF0142">
      <w:pPr>
        <w:pStyle w:val="PL"/>
      </w:pPr>
      <w:r w:rsidRPr="00A047D1">
        <w:t xml:space="preserve">    </w:t>
      </w:r>
      <w:r w:rsidRPr="00EF0142">
        <w:rPr>
          <w:highlight w:val="yellow"/>
        </w:rPr>
        <w:t>frequencyShift7p5khz                ENUMERATED {true}                                       OPTIONAL,   -- Cond FDD-TDD-OrSUL-Optional</w:t>
      </w:r>
    </w:p>
    <w:p w14:paraId="5BEE36E3" w14:textId="77777777" w:rsidR="00EF0142" w:rsidRPr="00A047D1" w:rsidRDefault="00EF0142" w:rsidP="00EF0142">
      <w:pPr>
        <w:pStyle w:val="PL"/>
      </w:pPr>
      <w:r w:rsidRPr="00A047D1">
        <w:t xml:space="preserve">    ...</w:t>
      </w:r>
    </w:p>
    <w:p w14:paraId="5CBC7D5A" w14:textId="77777777" w:rsidR="00EF0142" w:rsidRPr="00A047D1" w:rsidRDefault="00EF0142" w:rsidP="00EF0142">
      <w:pPr>
        <w:pStyle w:val="PL"/>
      </w:pPr>
      <w:r w:rsidRPr="00A047D1">
        <w:t>}</w:t>
      </w:r>
    </w:p>
    <w:p w14:paraId="4621CC32" w14:textId="77777777" w:rsidR="00EF0142" w:rsidRPr="00A047D1" w:rsidRDefault="00EF0142" w:rsidP="00EF0142">
      <w:pPr>
        <w:pStyle w:val="PL"/>
      </w:pPr>
    </w:p>
    <w:p w14:paraId="19A38697" w14:textId="77777777" w:rsidR="00EF0142" w:rsidRPr="00A047D1" w:rsidRDefault="00EF0142" w:rsidP="00EF0142">
      <w:pPr>
        <w:pStyle w:val="PL"/>
      </w:pPr>
      <w:r w:rsidRPr="00A047D1">
        <w:t>-- TAG-FREQUENCYINFOUL-STOP</w:t>
      </w:r>
    </w:p>
    <w:p w14:paraId="316EFBF7" w14:textId="77777777" w:rsidR="00EF0142" w:rsidRPr="00A047D1" w:rsidRDefault="00EF0142" w:rsidP="00EF0142">
      <w:pPr>
        <w:pStyle w:val="PL"/>
      </w:pPr>
      <w:r w:rsidRPr="00A047D1">
        <w:t>-- ASN1STOP</w:t>
      </w:r>
    </w:p>
    <w:p w14:paraId="09C4F38C"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142" w:rsidRPr="00A047D1" w14:paraId="56E30E0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63BFF9E7" w14:textId="77777777" w:rsidR="00EF0142" w:rsidRPr="00A047D1" w:rsidRDefault="00EF0142" w:rsidP="008C6809">
            <w:pPr>
              <w:pStyle w:val="TAH"/>
              <w:rPr>
                <w:szCs w:val="22"/>
                <w:lang w:eastAsia="ja-JP"/>
              </w:rPr>
            </w:pPr>
            <w:proofErr w:type="spellStart"/>
            <w:r w:rsidRPr="00A047D1">
              <w:rPr>
                <w:i/>
                <w:szCs w:val="22"/>
                <w:lang w:eastAsia="ja-JP"/>
              </w:rPr>
              <w:t>FrequencyInfoUL</w:t>
            </w:r>
            <w:proofErr w:type="spellEnd"/>
            <w:r w:rsidRPr="00A047D1">
              <w:rPr>
                <w:i/>
                <w:szCs w:val="22"/>
                <w:lang w:eastAsia="ja-JP"/>
              </w:rPr>
              <w:t xml:space="preserve"> </w:t>
            </w:r>
            <w:r w:rsidRPr="00A047D1">
              <w:rPr>
                <w:szCs w:val="22"/>
                <w:lang w:eastAsia="ja-JP"/>
              </w:rPr>
              <w:t>field descriptions</w:t>
            </w:r>
          </w:p>
        </w:tc>
      </w:tr>
      <w:tr w:rsidR="00EF0142" w:rsidRPr="00A047D1" w14:paraId="45D4856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5F9DE6BA" w14:textId="77777777" w:rsidR="00EF0142" w:rsidRPr="00A047D1" w:rsidRDefault="00EF0142" w:rsidP="008C6809">
            <w:pPr>
              <w:pStyle w:val="TAL"/>
              <w:rPr>
                <w:szCs w:val="22"/>
                <w:lang w:eastAsia="ja-JP"/>
              </w:rPr>
            </w:pPr>
            <w:proofErr w:type="spellStart"/>
            <w:r w:rsidRPr="00A047D1">
              <w:rPr>
                <w:b/>
                <w:i/>
                <w:szCs w:val="22"/>
                <w:lang w:eastAsia="ja-JP"/>
              </w:rPr>
              <w:t>absoluteFrequencyPointA</w:t>
            </w:r>
            <w:proofErr w:type="spellEnd"/>
          </w:p>
          <w:p w14:paraId="47A952A6" w14:textId="77777777" w:rsidR="00EF0142" w:rsidRPr="00A047D1" w:rsidRDefault="00EF0142" w:rsidP="008C6809">
            <w:pPr>
              <w:pStyle w:val="TAL"/>
              <w:rPr>
                <w:szCs w:val="22"/>
                <w:lang w:eastAsia="ja-JP"/>
              </w:rPr>
            </w:pPr>
            <w:r w:rsidRPr="00A047D1">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047D1">
              <w:rPr>
                <w:i/>
              </w:rPr>
              <w:t>scs-SpecificCarrierList</w:t>
            </w:r>
            <w:proofErr w:type="spellEnd"/>
            <w:r w:rsidRPr="00A047D1">
              <w:rPr>
                <w:szCs w:val="22"/>
                <w:lang w:eastAsia="ja-JP"/>
              </w:rPr>
              <w:t xml:space="preserve"> (see TS 38.211 [16], clause 4.4.4.2).</w:t>
            </w:r>
          </w:p>
        </w:tc>
      </w:tr>
      <w:tr w:rsidR="00EF0142" w:rsidRPr="00A047D1" w14:paraId="19210BC6"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050F2EEB" w14:textId="77777777" w:rsidR="00EF0142" w:rsidRPr="00A047D1" w:rsidRDefault="00EF0142" w:rsidP="008C6809">
            <w:pPr>
              <w:pStyle w:val="TAL"/>
              <w:rPr>
                <w:szCs w:val="22"/>
                <w:lang w:eastAsia="ja-JP"/>
              </w:rPr>
            </w:pPr>
            <w:proofErr w:type="spellStart"/>
            <w:r w:rsidRPr="00A047D1">
              <w:rPr>
                <w:b/>
                <w:i/>
                <w:szCs w:val="22"/>
                <w:lang w:eastAsia="ja-JP"/>
              </w:rPr>
              <w:t>additionalSpectrumEmission</w:t>
            </w:r>
            <w:proofErr w:type="spellEnd"/>
          </w:p>
          <w:p w14:paraId="3287A711" w14:textId="77777777" w:rsidR="00EF0142" w:rsidRPr="00A047D1" w:rsidRDefault="00EF0142" w:rsidP="008C6809">
            <w:pPr>
              <w:pStyle w:val="TAL"/>
              <w:rPr>
                <w:szCs w:val="22"/>
                <w:lang w:eastAsia="ja-JP"/>
              </w:rPr>
            </w:pPr>
            <w:r w:rsidRPr="00A047D1">
              <w:rPr>
                <w:szCs w:val="22"/>
                <w:lang w:eastAsia="ja-JP"/>
              </w:rPr>
              <w:t xml:space="preserve">The additional spectrum emission requirements to be applied by the UE on this uplink. </w:t>
            </w:r>
            <w:bookmarkStart w:id="13" w:name="_Hlk536765079"/>
            <w:r w:rsidRPr="00A047D1">
              <w:rPr>
                <w:szCs w:val="22"/>
                <w:lang w:eastAsia="ja-JP"/>
              </w:rPr>
              <w:t xml:space="preserve">If the field is absent, the UE uses value 0 for the </w:t>
            </w:r>
            <w:proofErr w:type="spellStart"/>
            <w:r w:rsidRPr="00A047D1">
              <w:rPr>
                <w:i/>
                <w:szCs w:val="22"/>
                <w:lang w:eastAsia="ja-JP"/>
              </w:rPr>
              <w:t>additionalSpectrumEmission</w:t>
            </w:r>
            <w:proofErr w:type="spellEnd"/>
            <w:r w:rsidRPr="00A047D1">
              <w:rPr>
                <w:szCs w:val="22"/>
                <w:lang w:eastAsia="ja-JP"/>
              </w:rPr>
              <w:t xml:space="preserve"> </w:t>
            </w:r>
            <w:bookmarkEnd w:id="13"/>
            <w:r w:rsidRPr="00A047D1">
              <w:rPr>
                <w:szCs w:val="22"/>
                <w:lang w:eastAsia="ja-JP"/>
              </w:rPr>
              <w:t xml:space="preserve">(see </w:t>
            </w:r>
            <w:r w:rsidRPr="00A047D1">
              <w:rPr>
                <w:lang w:eastAsia="ja-JP"/>
              </w:rPr>
              <w:t xml:space="preserve">TS 38.101-1 [15], </w:t>
            </w:r>
            <w:r w:rsidRPr="00A047D1">
              <w:rPr>
                <w:szCs w:val="22"/>
                <w:lang w:eastAsia="ja-JP"/>
              </w:rPr>
              <w:t>table 6.2.3.1-1A, and TS 38.101-2 [39], table 6.2.3.1-2).</w:t>
            </w:r>
          </w:p>
        </w:tc>
      </w:tr>
      <w:tr w:rsidR="00EF0142" w:rsidRPr="00A047D1" w14:paraId="788BC27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3CD612E" w14:textId="77777777" w:rsidR="00EF0142" w:rsidRPr="00A047D1" w:rsidRDefault="00EF0142" w:rsidP="008C6809">
            <w:pPr>
              <w:pStyle w:val="TAL"/>
              <w:rPr>
                <w:szCs w:val="22"/>
                <w:lang w:eastAsia="ja-JP"/>
              </w:rPr>
            </w:pPr>
            <w:proofErr w:type="spellStart"/>
            <w:r w:rsidRPr="00A047D1">
              <w:rPr>
                <w:b/>
                <w:i/>
                <w:szCs w:val="22"/>
                <w:lang w:eastAsia="ja-JP"/>
              </w:rPr>
              <w:t>frequencyBandList</w:t>
            </w:r>
            <w:proofErr w:type="spellEnd"/>
          </w:p>
          <w:p w14:paraId="1915E8AC" w14:textId="77777777" w:rsidR="00EF0142" w:rsidRPr="00A047D1" w:rsidRDefault="00EF0142" w:rsidP="008C6809">
            <w:pPr>
              <w:pStyle w:val="TAL"/>
              <w:rPr>
                <w:szCs w:val="22"/>
                <w:lang w:eastAsia="ja-JP"/>
              </w:rPr>
            </w:pPr>
            <w:r w:rsidRPr="00A047D1">
              <w:rPr>
                <w:szCs w:val="22"/>
                <w:lang w:eastAsia="ja-JP"/>
              </w:rPr>
              <w:t>List containing only one frequency band to which this carrier(s) belongs. Multiple values are not supported.</w:t>
            </w:r>
          </w:p>
        </w:tc>
      </w:tr>
      <w:tr w:rsidR="00EF0142" w:rsidRPr="00A047D1" w14:paraId="5D4B46B2"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4B0EB23" w14:textId="77777777" w:rsidR="00EF0142" w:rsidRPr="00EF0142" w:rsidRDefault="00EF0142" w:rsidP="008C6809">
            <w:pPr>
              <w:pStyle w:val="TAL"/>
              <w:rPr>
                <w:szCs w:val="22"/>
                <w:highlight w:val="yellow"/>
                <w:lang w:eastAsia="ja-JP"/>
              </w:rPr>
            </w:pPr>
            <w:r w:rsidRPr="00EF0142">
              <w:rPr>
                <w:b/>
                <w:i/>
                <w:szCs w:val="22"/>
                <w:highlight w:val="yellow"/>
                <w:lang w:eastAsia="ja-JP"/>
              </w:rPr>
              <w:t>frequencyShift7p5khz</w:t>
            </w:r>
          </w:p>
          <w:p w14:paraId="32395A55" w14:textId="77777777" w:rsidR="00EF0142" w:rsidRPr="00A047D1" w:rsidRDefault="00EF0142" w:rsidP="008C6809">
            <w:pPr>
              <w:pStyle w:val="TAL"/>
              <w:rPr>
                <w:szCs w:val="22"/>
                <w:lang w:eastAsia="ja-JP"/>
              </w:rPr>
            </w:pPr>
            <w:r w:rsidRPr="00EF0142">
              <w:rPr>
                <w:szCs w:val="22"/>
                <w:highlight w:val="yellow"/>
                <w:lang w:eastAsia="ja-JP"/>
              </w:rPr>
              <w:t>Enable the NR UL transmission with a 7.5 kHz shift to the LTE raster. If the field is absent, the frequency shift is disabled.</w:t>
            </w:r>
          </w:p>
        </w:tc>
      </w:tr>
      <w:tr w:rsidR="00EF0142" w:rsidRPr="00A047D1" w14:paraId="3010F1B8"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2BE3F002" w14:textId="77777777" w:rsidR="00EF0142" w:rsidRPr="00A047D1" w:rsidRDefault="00EF0142" w:rsidP="008C6809">
            <w:pPr>
              <w:pStyle w:val="TAL"/>
              <w:rPr>
                <w:szCs w:val="22"/>
                <w:lang w:eastAsia="ja-JP"/>
              </w:rPr>
            </w:pPr>
            <w:r w:rsidRPr="00A047D1">
              <w:rPr>
                <w:b/>
                <w:i/>
                <w:szCs w:val="22"/>
                <w:lang w:eastAsia="ja-JP"/>
              </w:rPr>
              <w:t>p-Max</w:t>
            </w:r>
          </w:p>
          <w:p w14:paraId="627B524B" w14:textId="77777777" w:rsidR="00EF0142" w:rsidRPr="00A047D1" w:rsidRDefault="00EF0142" w:rsidP="008C6809">
            <w:pPr>
              <w:pStyle w:val="TAL"/>
              <w:rPr>
                <w:szCs w:val="22"/>
                <w:lang w:eastAsia="ja-JP"/>
              </w:rPr>
            </w:pPr>
            <w:r w:rsidRPr="00A047D1">
              <w:rPr>
                <w:szCs w:val="22"/>
                <w:lang w:eastAsia="ja-JP"/>
              </w:rPr>
              <w:t xml:space="preserve">Maximum transmit power allowed in this serving cell. The maximum transmit power that the UE may use on this serving cell may be additionally limited by </w:t>
            </w:r>
            <w:r w:rsidRPr="00A047D1">
              <w:rPr>
                <w:i/>
                <w:szCs w:val="22"/>
                <w:lang w:eastAsia="ja-JP"/>
              </w:rPr>
              <w:t>p-NR-FR1</w:t>
            </w:r>
            <w:r w:rsidRPr="00A047D1">
              <w:rPr>
                <w:szCs w:val="22"/>
                <w:lang w:eastAsia="ja-JP"/>
              </w:rPr>
              <w:t xml:space="preserve"> (configured for the cell group) and by </w:t>
            </w:r>
            <w:r w:rsidRPr="00A047D1">
              <w:rPr>
                <w:i/>
                <w:szCs w:val="22"/>
                <w:lang w:eastAsia="ja-JP"/>
              </w:rPr>
              <w:t>p-UE-FR1</w:t>
            </w:r>
            <w:r w:rsidRPr="00A047D1">
              <w:rPr>
                <w:szCs w:val="22"/>
                <w:lang w:eastAsia="ja-JP"/>
              </w:rPr>
              <w:t xml:space="preserve"> (configured total for all serving cells operating on FR1). If absent, the UE applies the maximum power according to TS 38.101-1 [15]. Value in dBm.</w:t>
            </w:r>
          </w:p>
        </w:tc>
      </w:tr>
      <w:tr w:rsidR="00EF0142" w:rsidRPr="00A047D1" w14:paraId="5FAA5E0B" w14:textId="77777777" w:rsidTr="008C6809">
        <w:tc>
          <w:tcPr>
            <w:tcW w:w="14507" w:type="dxa"/>
            <w:tcBorders>
              <w:top w:val="single" w:sz="4" w:space="0" w:color="auto"/>
              <w:left w:val="single" w:sz="4" w:space="0" w:color="auto"/>
              <w:bottom w:val="single" w:sz="4" w:space="0" w:color="auto"/>
              <w:right w:val="single" w:sz="4" w:space="0" w:color="auto"/>
            </w:tcBorders>
            <w:hideMark/>
          </w:tcPr>
          <w:p w14:paraId="1515FDF5" w14:textId="77777777" w:rsidR="00EF0142" w:rsidRPr="00A047D1" w:rsidRDefault="00EF0142" w:rsidP="008C6809">
            <w:pPr>
              <w:pStyle w:val="TAL"/>
              <w:rPr>
                <w:szCs w:val="22"/>
                <w:lang w:eastAsia="ja-JP"/>
              </w:rPr>
            </w:pPr>
            <w:proofErr w:type="spellStart"/>
            <w:r w:rsidRPr="00A047D1">
              <w:rPr>
                <w:b/>
                <w:i/>
                <w:szCs w:val="22"/>
                <w:lang w:eastAsia="ja-JP"/>
              </w:rPr>
              <w:t>scs-SpecificCarrierList</w:t>
            </w:r>
            <w:proofErr w:type="spellEnd"/>
          </w:p>
          <w:p w14:paraId="07BC58E1" w14:textId="77777777" w:rsidR="00EF0142" w:rsidRPr="00A047D1" w:rsidRDefault="00EF0142" w:rsidP="008C6809">
            <w:pPr>
              <w:pStyle w:val="TAL"/>
              <w:rPr>
                <w:szCs w:val="22"/>
                <w:lang w:eastAsia="ja-JP"/>
              </w:rPr>
            </w:pPr>
            <w:r w:rsidRPr="00A047D1">
              <w:rPr>
                <w:szCs w:val="22"/>
                <w:lang w:eastAsia="ja-JP"/>
              </w:rPr>
              <w:t xml:space="preserve">A set of carriers for different subcarrier spacings (numerologies). Defined in relation to Point A. The network configures a </w:t>
            </w:r>
            <w:proofErr w:type="spellStart"/>
            <w:r w:rsidRPr="00A047D1">
              <w:rPr>
                <w:i/>
              </w:rPr>
              <w:t>scs-SpecificCarrier</w:t>
            </w:r>
            <w:proofErr w:type="spellEnd"/>
            <w:r w:rsidRPr="00A047D1">
              <w:rPr>
                <w:szCs w:val="22"/>
                <w:lang w:eastAsia="ja-JP"/>
              </w:rPr>
              <w:t xml:space="preserve"> at least for each numerology (SCS) that is used e.g. in a BWP (see TS 38.211 [16], clause 5.3).</w:t>
            </w:r>
          </w:p>
        </w:tc>
      </w:tr>
    </w:tbl>
    <w:p w14:paraId="25E6AF94" w14:textId="77777777" w:rsidR="00EF0142" w:rsidRPr="00A047D1" w:rsidRDefault="00EF0142" w:rsidP="00EF01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0142" w:rsidRPr="00A047D1" w14:paraId="29606324"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1DEA839B" w14:textId="77777777" w:rsidR="00EF0142" w:rsidRPr="00A047D1" w:rsidRDefault="00EF0142" w:rsidP="008C6809">
            <w:pPr>
              <w:pStyle w:val="TAH"/>
              <w:rPr>
                <w:lang w:eastAsia="ja-JP"/>
              </w:rPr>
            </w:pPr>
            <w:r w:rsidRPr="00A047D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C785AF" w14:textId="77777777" w:rsidR="00EF0142" w:rsidRPr="00A047D1" w:rsidRDefault="00EF0142" w:rsidP="008C6809">
            <w:pPr>
              <w:pStyle w:val="TAH"/>
              <w:rPr>
                <w:lang w:eastAsia="ja-JP"/>
              </w:rPr>
            </w:pPr>
            <w:r w:rsidRPr="00A047D1">
              <w:rPr>
                <w:lang w:eastAsia="ja-JP"/>
              </w:rPr>
              <w:t>Explanation</w:t>
            </w:r>
          </w:p>
        </w:tc>
      </w:tr>
      <w:tr w:rsidR="00EF0142" w:rsidRPr="00A047D1" w14:paraId="76CEAE38"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C82A60" w14:textId="77777777" w:rsidR="00EF0142" w:rsidRPr="00A047D1" w:rsidRDefault="00EF0142" w:rsidP="008C6809">
            <w:pPr>
              <w:pStyle w:val="TAL"/>
              <w:rPr>
                <w:i/>
                <w:lang w:eastAsia="ja-JP"/>
              </w:rPr>
            </w:pPr>
            <w:r w:rsidRPr="00A047D1">
              <w:rPr>
                <w:i/>
                <w:lang w:eastAsia="ja-JP"/>
              </w:rPr>
              <w:t>FDD-</w:t>
            </w:r>
            <w:proofErr w:type="spellStart"/>
            <w:r w:rsidRPr="00A047D1">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0E9DF6" w14:textId="77777777" w:rsidR="00EF0142" w:rsidRPr="00A047D1" w:rsidRDefault="00EF0142" w:rsidP="008C6809">
            <w:pPr>
              <w:pStyle w:val="TAL"/>
              <w:rPr>
                <w:lang w:eastAsia="ja-JP"/>
              </w:rPr>
            </w:pPr>
            <w:r w:rsidRPr="00A047D1">
              <w:rPr>
                <w:lang w:eastAsia="ja-JP"/>
              </w:rPr>
              <w:t xml:space="preserve">The field is mandatory present if this </w:t>
            </w:r>
            <w:proofErr w:type="spellStart"/>
            <w:r w:rsidRPr="00A047D1">
              <w:rPr>
                <w:i/>
              </w:rPr>
              <w:t>FrequencyInfoUL</w:t>
            </w:r>
            <w:proofErr w:type="spellEnd"/>
            <w:r w:rsidRPr="00A047D1">
              <w:rPr>
                <w:lang w:eastAsia="ja-JP"/>
              </w:rPr>
              <w:t xml:space="preserve"> is for the paired UL for a DL (defined in a </w:t>
            </w:r>
            <w:proofErr w:type="spellStart"/>
            <w:r w:rsidRPr="00A047D1">
              <w:rPr>
                <w:i/>
              </w:rPr>
              <w:t>FrequencyInfoDL</w:t>
            </w:r>
            <w:proofErr w:type="spellEnd"/>
            <w:r w:rsidRPr="00A047D1">
              <w:rPr>
                <w:lang w:eastAsia="ja-JP"/>
              </w:rPr>
              <w:t xml:space="preserve">) or if this </w:t>
            </w:r>
            <w:proofErr w:type="spellStart"/>
            <w:r w:rsidRPr="00A047D1">
              <w:rPr>
                <w:i/>
              </w:rPr>
              <w:t>FrequencyInfoUL</w:t>
            </w:r>
            <w:proofErr w:type="spellEnd"/>
            <w:r w:rsidRPr="00A047D1">
              <w:rPr>
                <w:lang w:eastAsia="ja-JP"/>
              </w:rPr>
              <w:t xml:space="preserve"> is for a supplementary uplink (SUL). It is absent otherwise (if this </w:t>
            </w:r>
            <w:proofErr w:type="spellStart"/>
            <w:r w:rsidRPr="00A047D1">
              <w:rPr>
                <w:i/>
              </w:rPr>
              <w:t>FrequencyInfoUL</w:t>
            </w:r>
            <w:proofErr w:type="spellEnd"/>
            <w:r w:rsidRPr="00A047D1">
              <w:rPr>
                <w:lang w:eastAsia="ja-JP"/>
              </w:rPr>
              <w:t xml:space="preserve"> is for an unpaired UL (TDD).</w:t>
            </w:r>
          </w:p>
        </w:tc>
      </w:tr>
      <w:tr w:rsidR="00EF0142" w:rsidRPr="00A047D1" w14:paraId="7E89F3C9" w14:textId="77777777" w:rsidTr="008C6809">
        <w:tc>
          <w:tcPr>
            <w:tcW w:w="4027" w:type="dxa"/>
            <w:tcBorders>
              <w:top w:val="single" w:sz="4" w:space="0" w:color="auto"/>
              <w:left w:val="single" w:sz="4" w:space="0" w:color="auto"/>
              <w:bottom w:val="single" w:sz="4" w:space="0" w:color="auto"/>
              <w:right w:val="single" w:sz="4" w:space="0" w:color="auto"/>
            </w:tcBorders>
            <w:hideMark/>
          </w:tcPr>
          <w:p w14:paraId="71FEA1F6" w14:textId="77777777" w:rsidR="00EF0142" w:rsidRPr="00EF0142" w:rsidRDefault="00EF0142" w:rsidP="008C6809">
            <w:pPr>
              <w:pStyle w:val="TAL"/>
              <w:rPr>
                <w:i/>
                <w:highlight w:val="yellow"/>
                <w:lang w:eastAsia="ja-JP"/>
              </w:rPr>
            </w:pPr>
            <w:r w:rsidRPr="00EF0142">
              <w:rPr>
                <w:i/>
                <w:highlight w:val="yellow"/>
                <w:lang w:eastAsia="ja-JP"/>
              </w:rPr>
              <w:t>FDD-TDD-</w:t>
            </w:r>
            <w:proofErr w:type="spellStart"/>
            <w:r w:rsidRPr="00EF0142">
              <w:rPr>
                <w:i/>
                <w:highlight w:val="yellow"/>
                <w:lang w:eastAsia="ja-JP"/>
              </w:rPr>
              <w:t>OrSUL</w:t>
            </w:r>
            <w:proofErr w:type="spellEnd"/>
            <w:r w:rsidRPr="00EF0142">
              <w:rPr>
                <w:i/>
                <w:highlight w:val="yellow"/>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509851E1" w14:textId="77777777" w:rsidR="00EF0142" w:rsidRPr="00EF0142" w:rsidRDefault="00EF0142" w:rsidP="008C6809">
            <w:pPr>
              <w:pStyle w:val="TAL"/>
              <w:rPr>
                <w:highlight w:val="yellow"/>
                <w:lang w:eastAsia="ja-JP"/>
              </w:rPr>
            </w:pPr>
            <w:r w:rsidRPr="00EF0142">
              <w:rPr>
                <w:highlight w:val="yellow"/>
                <w:lang w:eastAsia="ja-JP"/>
              </w:rPr>
              <w:t xml:space="preserve">The field is optionally present, Need R, if this </w:t>
            </w:r>
            <w:proofErr w:type="spellStart"/>
            <w:r w:rsidRPr="00EF0142">
              <w:rPr>
                <w:i/>
                <w:highlight w:val="yellow"/>
              </w:rPr>
              <w:t>FrequencyInfoUL</w:t>
            </w:r>
            <w:proofErr w:type="spellEnd"/>
            <w:r w:rsidRPr="00EF0142">
              <w:rPr>
                <w:highlight w:val="yellow"/>
                <w:lang w:eastAsia="ja-JP"/>
              </w:rPr>
              <w:t xml:space="preserve"> is for the paired UL for a DL (defined i</w:t>
            </w:r>
            <w:proofErr w:type="spellStart"/>
            <w:r w:rsidRPr="00EF0142">
              <w:rPr>
                <w:highlight w:val="yellow"/>
                <w:lang w:eastAsia="ja-JP"/>
              </w:rPr>
              <w:t xml:space="preserve">n a </w:t>
            </w:r>
            <w:r w:rsidRPr="00EF0142">
              <w:rPr>
                <w:i/>
                <w:highlight w:val="yellow"/>
              </w:rPr>
              <w:t>FrequencyInfoDL</w:t>
            </w:r>
            <w:proofErr w:type="spellEnd"/>
            <w:r w:rsidRPr="00EF0142">
              <w:rPr>
                <w:highlight w:val="yellow"/>
                <w:lang w:eastAsia="ja-JP"/>
              </w:rPr>
              <w:t xml:space="preserve">), or if this </w:t>
            </w:r>
            <w:proofErr w:type="spellStart"/>
            <w:r w:rsidRPr="00EF0142">
              <w:rPr>
                <w:i/>
                <w:highlight w:val="yellow"/>
              </w:rPr>
              <w:t>FrequencyInfoUL</w:t>
            </w:r>
            <w:proofErr w:type="spellEnd"/>
            <w:r w:rsidRPr="00EF0142">
              <w:rPr>
                <w:highlight w:val="yellow"/>
                <w:lang w:eastAsia="ja-JP"/>
              </w:rPr>
              <w:t xml:space="preserve"> is for an unpaired UL (TDD) in certain bands (as defined in clause 5.4.2.1 of TS 38.101-1 and in clause 5.4.2.1 of TS 38.104 [12]), or if this </w:t>
            </w:r>
            <w:proofErr w:type="spellStart"/>
            <w:r w:rsidRPr="00EF0142">
              <w:rPr>
                <w:i/>
                <w:highlight w:val="yellow"/>
              </w:rPr>
              <w:t>FrequencyInfoUL</w:t>
            </w:r>
            <w:proofErr w:type="spellEnd"/>
            <w:r w:rsidRPr="00EF0142">
              <w:rPr>
                <w:highlight w:val="yellow"/>
                <w:lang w:eastAsia="ja-JP"/>
              </w:rPr>
              <w:t xml:space="preserve"> is for a supplementary uplink (SUL). It is absent otherwise.</w:t>
            </w:r>
          </w:p>
        </w:tc>
      </w:tr>
    </w:tbl>
    <w:p w14:paraId="0D5A5810" w14:textId="77777777" w:rsidR="00EF0142" w:rsidRPr="00A047D1" w:rsidRDefault="00EF0142" w:rsidP="00EF0142"/>
    <w:p w14:paraId="4AE4AC40" w14:textId="397F78F0" w:rsidR="007776F7" w:rsidRDefault="007776F7">
      <w:pPr>
        <w:spacing w:after="0"/>
      </w:pPr>
      <w:r>
        <w:br w:type="page"/>
      </w:r>
    </w:p>
    <w:p w14:paraId="181779F1" w14:textId="70DF52B9" w:rsidR="000957D2" w:rsidRDefault="000957D2" w:rsidP="000957D2">
      <w:pPr>
        <w:pStyle w:val="Heading8"/>
      </w:pPr>
      <w:r w:rsidRPr="004D3578">
        <w:lastRenderedPageBreak/>
        <w:t xml:space="preserve">Annex </w:t>
      </w:r>
      <w:r w:rsidR="00EF0142">
        <w:t>C</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proofErr w:type="spellStart"/>
            <w:r w:rsidRPr="00414DAE">
              <w:t>ΔF</w:t>
            </w:r>
            <w:r w:rsidRPr="00414DAE">
              <w:rPr>
                <w:vertAlign w:val="subscript"/>
              </w:rPr>
              <w:t>Raster</w:t>
            </w:r>
            <w:proofErr w:type="spellEnd"/>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0957D2" w:rsidRDefault="000957D2" w:rsidP="000957D2">
            <w:pPr>
              <w:pStyle w:val="TAC"/>
              <w:rPr>
                <w:highlight w:val="yellow"/>
              </w:rPr>
            </w:pPr>
            <w:r w:rsidRPr="000957D2">
              <w:rPr>
                <w:highlight w:val="yellow"/>
              </w:rPr>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0957D2" w:rsidRDefault="000957D2" w:rsidP="000957D2">
            <w:pPr>
              <w:pStyle w:val="TAC"/>
              <w:rPr>
                <w:rFonts w:eastAsia="Yu Mincho"/>
                <w:highlight w:val="yellow"/>
              </w:rPr>
            </w:pPr>
            <w:r w:rsidRPr="000957D2">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0957D2"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0957D2" w:rsidRDefault="000957D2" w:rsidP="000957D2">
            <w:pPr>
              <w:pStyle w:val="TAC"/>
              <w:rPr>
                <w:rFonts w:eastAsia="Yu Mincho"/>
                <w:highlight w:val="yellow"/>
              </w:rPr>
            </w:pPr>
            <w:r w:rsidRPr="000957D2">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0957D2" w:rsidRDefault="000957D2" w:rsidP="000957D2">
            <w:pPr>
              <w:pStyle w:val="TAC"/>
              <w:rPr>
                <w:highlight w:val="yellow"/>
              </w:rPr>
            </w:pPr>
            <w:r w:rsidRPr="000957D2">
              <w:rPr>
                <w:highlight w:val="yellow"/>
              </w:rPr>
              <w:t>499200</w:t>
            </w:r>
            <w:r w:rsidRPr="000957D2">
              <w:rPr>
                <w:rFonts w:eastAsia="Yu Mincho"/>
                <w:highlight w:val="yellow"/>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16641C" w:rsidRDefault="000957D2" w:rsidP="000957D2">
            <w:pPr>
              <w:pStyle w:val="TAC"/>
              <w:rPr>
                <w:highlight w:val="cyan"/>
              </w:rPr>
            </w:pPr>
            <w:r w:rsidRPr="0016641C">
              <w:rPr>
                <w:highlight w:val="cyan"/>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16641C" w:rsidRDefault="000957D2" w:rsidP="000957D2">
            <w:pPr>
              <w:pStyle w:val="TAC"/>
              <w:rPr>
                <w:rFonts w:eastAsia="Yu Mincho"/>
                <w:highlight w:val="cyan"/>
              </w:rPr>
            </w:pPr>
            <w:r w:rsidRPr="0016641C">
              <w:rPr>
                <w:rFonts w:eastAsia="Yu Mincho"/>
                <w:highlight w:val="cyan"/>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16641C" w:rsidRDefault="000957D2" w:rsidP="000957D2">
            <w:pPr>
              <w:pStyle w:val="TAC"/>
              <w:rPr>
                <w:highlight w:val="cyan"/>
              </w:rPr>
            </w:pPr>
            <w:r w:rsidRPr="0016641C">
              <w:rPr>
                <w:highlight w:val="cyan"/>
              </w:rPr>
              <w:t xml:space="preserve">636667 </w:t>
            </w:r>
            <w:r w:rsidRPr="0016641C">
              <w:rPr>
                <w:rFonts w:eastAsia="Yu Mincho"/>
                <w:highlight w:val="cyan"/>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16641C" w:rsidRDefault="000957D2" w:rsidP="000957D2">
            <w:pPr>
              <w:pStyle w:val="TAC"/>
              <w:rPr>
                <w:highlight w:val="cyan"/>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16641C" w:rsidRDefault="000957D2" w:rsidP="000957D2">
            <w:pPr>
              <w:pStyle w:val="TAC"/>
              <w:rPr>
                <w:rFonts w:eastAsia="Yu Mincho"/>
                <w:highlight w:val="cyan"/>
              </w:rPr>
            </w:pPr>
            <w:r w:rsidRPr="0016641C">
              <w:rPr>
                <w:rFonts w:eastAsia="Yu Mincho"/>
                <w:highlight w:val="cyan"/>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16641C" w:rsidRDefault="000957D2" w:rsidP="000957D2">
            <w:pPr>
              <w:pStyle w:val="TAC"/>
              <w:rPr>
                <w:highlight w:val="cyan"/>
              </w:rPr>
            </w:pPr>
            <w:r w:rsidRPr="0016641C">
              <w:rPr>
                <w:highlight w:val="cyan"/>
              </w:rPr>
              <w:t xml:space="preserve">636668 </w:t>
            </w:r>
            <w:r w:rsidRPr="0016641C">
              <w:rPr>
                <w:rFonts w:eastAsia="Yu Mincho"/>
                <w:highlight w:val="cyan"/>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77777777" w:rsidR="007776F7" w:rsidRPr="007776F7" w:rsidRDefault="007776F7" w:rsidP="007776F7"/>
    <w:sectPr w:rsidR="007776F7"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F0E08" w14:textId="77777777" w:rsidR="00400F69" w:rsidRDefault="00400F69">
      <w:r>
        <w:separator/>
      </w:r>
    </w:p>
  </w:endnote>
  <w:endnote w:type="continuationSeparator" w:id="0">
    <w:p w14:paraId="03118CEE" w14:textId="77777777" w:rsidR="00400F69" w:rsidRDefault="0040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1489E" w14:textId="77777777" w:rsidR="00400F69" w:rsidRDefault="00400F69">
      <w:r>
        <w:separator/>
      </w:r>
    </w:p>
  </w:footnote>
  <w:footnote w:type="continuationSeparator" w:id="0">
    <w:p w14:paraId="3DEA531C" w14:textId="77777777" w:rsidR="00400F69" w:rsidRDefault="00400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3E0A"/>
    <w:rsid w:val="00051834"/>
    <w:rsid w:val="00054A22"/>
    <w:rsid w:val="00062023"/>
    <w:rsid w:val="000655A6"/>
    <w:rsid w:val="00072FE7"/>
    <w:rsid w:val="00080512"/>
    <w:rsid w:val="000957D2"/>
    <w:rsid w:val="000979DF"/>
    <w:rsid w:val="000A2256"/>
    <w:rsid w:val="000A365D"/>
    <w:rsid w:val="000A68F3"/>
    <w:rsid w:val="000B058C"/>
    <w:rsid w:val="000C47C3"/>
    <w:rsid w:val="000D58AB"/>
    <w:rsid w:val="00104BC6"/>
    <w:rsid w:val="00114E2C"/>
    <w:rsid w:val="00133525"/>
    <w:rsid w:val="00165C02"/>
    <w:rsid w:val="0016641C"/>
    <w:rsid w:val="00182A7F"/>
    <w:rsid w:val="00186F72"/>
    <w:rsid w:val="00193345"/>
    <w:rsid w:val="001A4C42"/>
    <w:rsid w:val="001C033C"/>
    <w:rsid w:val="001C21C3"/>
    <w:rsid w:val="001C4414"/>
    <w:rsid w:val="001C78F5"/>
    <w:rsid w:val="001D02C2"/>
    <w:rsid w:val="001E32BA"/>
    <w:rsid w:val="001F0C1D"/>
    <w:rsid w:val="001F1132"/>
    <w:rsid w:val="001F168B"/>
    <w:rsid w:val="002347A2"/>
    <w:rsid w:val="00235A9E"/>
    <w:rsid w:val="00235FD7"/>
    <w:rsid w:val="002403D2"/>
    <w:rsid w:val="00244CBD"/>
    <w:rsid w:val="00247926"/>
    <w:rsid w:val="002675F0"/>
    <w:rsid w:val="00276EE4"/>
    <w:rsid w:val="002805F6"/>
    <w:rsid w:val="0028520E"/>
    <w:rsid w:val="002868FE"/>
    <w:rsid w:val="002B6339"/>
    <w:rsid w:val="002E00EE"/>
    <w:rsid w:val="002E35C4"/>
    <w:rsid w:val="002E3CBE"/>
    <w:rsid w:val="002F00E4"/>
    <w:rsid w:val="002F1DC8"/>
    <w:rsid w:val="002F310A"/>
    <w:rsid w:val="003172DC"/>
    <w:rsid w:val="0032126C"/>
    <w:rsid w:val="00325D28"/>
    <w:rsid w:val="0034052F"/>
    <w:rsid w:val="0035462D"/>
    <w:rsid w:val="00357968"/>
    <w:rsid w:val="003765B8"/>
    <w:rsid w:val="003A01BF"/>
    <w:rsid w:val="003A0483"/>
    <w:rsid w:val="003C3971"/>
    <w:rsid w:val="003E03A1"/>
    <w:rsid w:val="003E7753"/>
    <w:rsid w:val="00400F69"/>
    <w:rsid w:val="00423334"/>
    <w:rsid w:val="0043034B"/>
    <w:rsid w:val="004345EC"/>
    <w:rsid w:val="00450E85"/>
    <w:rsid w:val="004732BB"/>
    <w:rsid w:val="004826A9"/>
    <w:rsid w:val="004A51EA"/>
    <w:rsid w:val="004C1601"/>
    <w:rsid w:val="004D3578"/>
    <w:rsid w:val="004D3B69"/>
    <w:rsid w:val="004E213A"/>
    <w:rsid w:val="004E643E"/>
    <w:rsid w:val="004F0988"/>
    <w:rsid w:val="004F3340"/>
    <w:rsid w:val="004F3E3D"/>
    <w:rsid w:val="004F548D"/>
    <w:rsid w:val="0053388B"/>
    <w:rsid w:val="00535773"/>
    <w:rsid w:val="00543E6C"/>
    <w:rsid w:val="00547A7B"/>
    <w:rsid w:val="00565087"/>
    <w:rsid w:val="00572E14"/>
    <w:rsid w:val="005973BE"/>
    <w:rsid w:val="005A5986"/>
    <w:rsid w:val="005D2E01"/>
    <w:rsid w:val="005D7526"/>
    <w:rsid w:val="005E45EF"/>
    <w:rsid w:val="005E69AE"/>
    <w:rsid w:val="00602AEA"/>
    <w:rsid w:val="00607E3C"/>
    <w:rsid w:val="00614FDF"/>
    <w:rsid w:val="006234C3"/>
    <w:rsid w:val="006246A7"/>
    <w:rsid w:val="0062595A"/>
    <w:rsid w:val="0063543D"/>
    <w:rsid w:val="00644DED"/>
    <w:rsid w:val="00647114"/>
    <w:rsid w:val="00656AC1"/>
    <w:rsid w:val="006574F3"/>
    <w:rsid w:val="0067148D"/>
    <w:rsid w:val="006A323F"/>
    <w:rsid w:val="006B1BEF"/>
    <w:rsid w:val="006B30D0"/>
    <w:rsid w:val="006C3D95"/>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76F7"/>
    <w:rsid w:val="00781F0F"/>
    <w:rsid w:val="007933DD"/>
    <w:rsid w:val="007B600E"/>
    <w:rsid w:val="007B7436"/>
    <w:rsid w:val="007F0F4A"/>
    <w:rsid w:val="008028A4"/>
    <w:rsid w:val="00820B25"/>
    <w:rsid w:val="00826D79"/>
    <w:rsid w:val="00830747"/>
    <w:rsid w:val="008579A2"/>
    <w:rsid w:val="008768CA"/>
    <w:rsid w:val="00887FBB"/>
    <w:rsid w:val="008B47F3"/>
    <w:rsid w:val="008C384C"/>
    <w:rsid w:val="008C6809"/>
    <w:rsid w:val="008E7986"/>
    <w:rsid w:val="008F286A"/>
    <w:rsid w:val="0090271F"/>
    <w:rsid w:val="00902E23"/>
    <w:rsid w:val="0091134B"/>
    <w:rsid w:val="009114D7"/>
    <w:rsid w:val="0091348E"/>
    <w:rsid w:val="00917CCB"/>
    <w:rsid w:val="00942EC2"/>
    <w:rsid w:val="009A0622"/>
    <w:rsid w:val="009A1A40"/>
    <w:rsid w:val="009E35FC"/>
    <w:rsid w:val="009F37B7"/>
    <w:rsid w:val="009F5E43"/>
    <w:rsid w:val="00A03C1D"/>
    <w:rsid w:val="00A10F02"/>
    <w:rsid w:val="00A164B4"/>
    <w:rsid w:val="00A26956"/>
    <w:rsid w:val="00A30801"/>
    <w:rsid w:val="00A53724"/>
    <w:rsid w:val="00A73129"/>
    <w:rsid w:val="00A80884"/>
    <w:rsid w:val="00A80A9A"/>
    <w:rsid w:val="00A82346"/>
    <w:rsid w:val="00A92BA1"/>
    <w:rsid w:val="00AB0F0B"/>
    <w:rsid w:val="00AC6BC6"/>
    <w:rsid w:val="00AE3797"/>
    <w:rsid w:val="00AE5E4B"/>
    <w:rsid w:val="00B11395"/>
    <w:rsid w:val="00B15449"/>
    <w:rsid w:val="00B22B0B"/>
    <w:rsid w:val="00B324CC"/>
    <w:rsid w:val="00B576DB"/>
    <w:rsid w:val="00B93086"/>
    <w:rsid w:val="00BA19ED"/>
    <w:rsid w:val="00BA300B"/>
    <w:rsid w:val="00BA4B8D"/>
    <w:rsid w:val="00BA7CE1"/>
    <w:rsid w:val="00BC0F7D"/>
    <w:rsid w:val="00BD5E27"/>
    <w:rsid w:val="00BE3255"/>
    <w:rsid w:val="00BF128E"/>
    <w:rsid w:val="00BF52C2"/>
    <w:rsid w:val="00C062B0"/>
    <w:rsid w:val="00C1496A"/>
    <w:rsid w:val="00C259D9"/>
    <w:rsid w:val="00C33079"/>
    <w:rsid w:val="00C40310"/>
    <w:rsid w:val="00C45231"/>
    <w:rsid w:val="00C72833"/>
    <w:rsid w:val="00C80F1D"/>
    <w:rsid w:val="00C8519A"/>
    <w:rsid w:val="00C93F40"/>
    <w:rsid w:val="00CA3D0C"/>
    <w:rsid w:val="00CA4FFD"/>
    <w:rsid w:val="00CB1D2A"/>
    <w:rsid w:val="00CB431F"/>
    <w:rsid w:val="00CC0756"/>
    <w:rsid w:val="00CE508C"/>
    <w:rsid w:val="00CF20E3"/>
    <w:rsid w:val="00D07643"/>
    <w:rsid w:val="00D309CC"/>
    <w:rsid w:val="00D335A1"/>
    <w:rsid w:val="00D44222"/>
    <w:rsid w:val="00D46431"/>
    <w:rsid w:val="00D54769"/>
    <w:rsid w:val="00D5685E"/>
    <w:rsid w:val="00D56A52"/>
    <w:rsid w:val="00D57972"/>
    <w:rsid w:val="00D675A9"/>
    <w:rsid w:val="00D738D6"/>
    <w:rsid w:val="00D755EB"/>
    <w:rsid w:val="00D87BF9"/>
    <w:rsid w:val="00D87E00"/>
    <w:rsid w:val="00D9134D"/>
    <w:rsid w:val="00D92ABC"/>
    <w:rsid w:val="00DA7A03"/>
    <w:rsid w:val="00DB1818"/>
    <w:rsid w:val="00DC309B"/>
    <w:rsid w:val="00DC4DA2"/>
    <w:rsid w:val="00DD4C17"/>
    <w:rsid w:val="00DF2B1F"/>
    <w:rsid w:val="00DF6189"/>
    <w:rsid w:val="00DF62CD"/>
    <w:rsid w:val="00E126E2"/>
    <w:rsid w:val="00E16509"/>
    <w:rsid w:val="00E44582"/>
    <w:rsid w:val="00E52814"/>
    <w:rsid w:val="00E5681E"/>
    <w:rsid w:val="00E72324"/>
    <w:rsid w:val="00E72ABE"/>
    <w:rsid w:val="00E77645"/>
    <w:rsid w:val="00E9062D"/>
    <w:rsid w:val="00EB0DA8"/>
    <w:rsid w:val="00EC4A25"/>
    <w:rsid w:val="00EE5AA7"/>
    <w:rsid w:val="00EF0142"/>
    <w:rsid w:val="00F025A2"/>
    <w:rsid w:val="00F03AE3"/>
    <w:rsid w:val="00F04712"/>
    <w:rsid w:val="00F11E45"/>
    <w:rsid w:val="00F15706"/>
    <w:rsid w:val="00F21311"/>
    <w:rsid w:val="00F22EC7"/>
    <w:rsid w:val="00F325C8"/>
    <w:rsid w:val="00F37DEE"/>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1899D-1EAB-054F-99F6-9DBA1ECB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6</Pages>
  <Words>2589</Words>
  <Characters>14761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18</cp:revision>
  <cp:lastPrinted>2019-02-25T13:05:00Z</cp:lastPrinted>
  <dcterms:created xsi:type="dcterms:W3CDTF">2019-11-27T10:25:00Z</dcterms:created>
  <dcterms:modified xsi:type="dcterms:W3CDTF">2019-12-05T07:02:00Z</dcterms:modified>
  <cp:category/>
</cp:coreProperties>
</file>